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1852F3" w:rsidRDefault="00D239AD" w:rsidP="008C5843">
      <w:pPr>
        <w:spacing w:after="0" w:line="240" w:lineRule="auto"/>
        <w:ind w:left="2127" w:hanging="212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8C5843">
        <w:rPr>
          <w:rFonts w:asciiTheme="minorBidi" w:hAnsiTheme="minorBidi" w:cs="Cordia New" w:hint="cs"/>
          <w:b/>
          <w:bCs/>
          <w:noProof/>
          <w:sz w:val="30"/>
          <w:szCs w:val="30"/>
          <w:cs/>
          <w:lang w:bidi="th-TH"/>
        </w:rPr>
        <w:tab/>
      </w:r>
      <w:r w:rsidR="00C81DB8" w:rsidRPr="001852F3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C81DB8" w:rsidRPr="001852F3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D239AD" w:rsidRPr="001852F3" w:rsidRDefault="00D239AD" w:rsidP="00D239AD">
      <w:pPr>
        <w:spacing w:after="0" w:line="240" w:lineRule="auto"/>
        <w:rPr>
          <w:rFonts w:asciiTheme="minorBidi" w:hAnsiTheme="minorBidi"/>
          <w:sz w:val="30"/>
          <w:szCs w:val="30"/>
          <w:cs/>
          <w:lang w:bidi="th-TH"/>
        </w:rPr>
      </w:pPr>
      <w:r w:rsidRPr="001852F3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1852F3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1852F3">
        <w:rPr>
          <w:rFonts w:asciiTheme="minorBidi" w:hAnsiTheme="minorBidi"/>
          <w:sz w:val="30"/>
          <w:szCs w:val="30"/>
          <w:lang w:bidi="th-TH"/>
        </w:rPr>
        <w:t>:</w:t>
      </w:r>
      <w:r w:rsidRPr="001852F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8F2EE2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5E4AEB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1852F3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1852F3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1852F3">
        <w:rPr>
          <w:rFonts w:asciiTheme="minorBidi" w:hAnsiTheme="minorBidi"/>
          <w:sz w:val="30"/>
          <w:szCs w:val="30"/>
          <w:lang w:bidi="th-TH"/>
        </w:rPr>
        <w:t>:</w:t>
      </w:r>
      <w:r w:rsidRPr="001852F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1852F3" w:rsidRDefault="00ED6C0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" strokecolor="black [3200]" strokeweight="1pt">
            <v:stroke joinstyle="miter"/>
            <o:lock v:ext="edit" shapetype="f"/>
          </v:line>
        </w:pict>
      </w:r>
    </w:p>
    <w:p w:rsidR="002B2D62" w:rsidRPr="001852F3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1852F3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1852F3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C81DB8" w:rsidRPr="001852F3">
        <w:rPr>
          <w:rFonts w:asciiTheme="minorBidi" w:hAnsiTheme="minorBidi"/>
          <w:noProof/>
          <w:sz w:val="30"/>
          <w:szCs w:val="30"/>
        </w:rPr>
        <w:t>2</w:t>
      </w:r>
    </w:p>
    <w:p w:rsidR="00132E1B" w:rsidRPr="001852F3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8F2EE2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5E4AEB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1852F3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1852F3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1852F3">
        <w:rPr>
          <w:rFonts w:asciiTheme="minorBidi" w:hAnsiTheme="minorBidi"/>
          <w:noProof/>
          <w:sz w:val="30"/>
          <w:szCs w:val="30"/>
        </w:rPr>
        <w:t>/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1852F3">
        <w:rPr>
          <w:rFonts w:asciiTheme="minorBidi" w:hAnsiTheme="minorBidi"/>
          <w:noProof/>
          <w:sz w:val="30"/>
          <w:szCs w:val="30"/>
        </w:rPr>
        <w:t>/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1852F3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1852F3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1852F3" w:rsidTr="008C1396">
        <w:tc>
          <w:tcPr>
            <w:tcW w:w="675" w:type="dxa"/>
          </w:tcPr>
          <w:p w:rsidR="00394708" w:rsidRPr="001852F3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852F3" w:rsidRDefault="00394708" w:rsidP="001852F3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F84C5F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  <w:tr w:rsidR="0087182F" w:rsidRPr="001852F3" w:rsidTr="008C1396">
        <w:tc>
          <w:tcPr>
            <w:tcW w:w="675" w:type="dxa"/>
          </w:tcPr>
          <w:p w:rsidR="00394708" w:rsidRPr="001852F3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852F3" w:rsidRDefault="00394708" w:rsidP="001852F3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ประกาศสำนักงานคณะกรรมการอาหารและยา  เรื่อง การแจ้ง การออกใบรับแจ้ง การขอต่ออายุและการต่ออายุใบรับแจ้งการดําเนินการวัตถุอันตรายชนิดที่ 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2 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ที่สํานักงานคณะกรรมการอาหารและยารับผิดชอบ พ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 2556</w:t>
            </w:r>
          </w:p>
        </w:tc>
      </w:tr>
      <w:tr w:rsidR="0087182F" w:rsidRPr="001852F3" w:rsidTr="008C1396">
        <w:tc>
          <w:tcPr>
            <w:tcW w:w="675" w:type="dxa"/>
          </w:tcPr>
          <w:p w:rsidR="00394708" w:rsidRPr="001852F3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852F3" w:rsidRDefault="00394708" w:rsidP="001852F3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</w:tbl>
    <w:p w:rsidR="003F4A0D" w:rsidRPr="001852F3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1852F3">
        <w:rPr>
          <w:rFonts w:asciiTheme="minorBidi" w:hAnsiTheme="minorBidi"/>
          <w:noProof/>
          <w:sz w:val="30"/>
          <w:szCs w:val="30"/>
        </w:rPr>
        <w:t>/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1852F3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8B2986">
        <w:rPr>
          <w:rFonts w:asciiTheme="minorBidi" w:hAnsiTheme="minorBidi"/>
          <w:noProof/>
          <w:sz w:val="30"/>
          <w:szCs w:val="30"/>
          <w:lang w:bidi="th-TH"/>
        </w:rPr>
        <w:t>:</w:t>
      </w:r>
      <w:r w:rsidR="00C81DB8" w:rsidRPr="001852F3">
        <w:rPr>
          <w:rFonts w:asciiTheme="minorBidi" w:hAnsiTheme="minorBidi"/>
          <w:noProof/>
          <w:sz w:val="30"/>
          <w:szCs w:val="30"/>
        </w:rPr>
        <w:t xml:space="preserve"> </w:t>
      </w:r>
      <w:r w:rsidR="000B3E98">
        <w:rPr>
          <w:rFonts w:asciiTheme="minorBidi" w:hAnsiTheme="minorBidi" w:hint="cs"/>
          <w:noProof/>
          <w:sz w:val="30"/>
          <w:szCs w:val="30"/>
          <w:cs/>
          <w:lang w:bidi="th-TH"/>
        </w:rPr>
        <w:t>ส่วนกลาง,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1852F3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8C5843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1852F3">
        <w:rPr>
          <w:rFonts w:asciiTheme="minorBidi" w:hAnsiTheme="minorBidi"/>
          <w:noProof/>
          <w:sz w:val="30"/>
          <w:szCs w:val="30"/>
        </w:rPr>
        <w:t>.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1852F3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1852F3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1852F3">
        <w:rPr>
          <w:rFonts w:asciiTheme="minorBidi" w:hAnsiTheme="minorBidi"/>
          <w:noProof/>
          <w:sz w:val="30"/>
          <w:szCs w:val="30"/>
        </w:rPr>
        <w:t>.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1852F3">
        <w:rPr>
          <w:rFonts w:asciiTheme="minorBidi" w:hAnsiTheme="minorBidi"/>
          <w:noProof/>
          <w:sz w:val="30"/>
          <w:szCs w:val="30"/>
        </w:rPr>
        <w:t>. 2557</w:t>
      </w:r>
      <w:r w:rsidR="00C77AEA"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1852F3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1852F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1852F3">
        <w:rPr>
          <w:rFonts w:asciiTheme="minorBidi" w:hAnsiTheme="minorBidi"/>
          <w:sz w:val="30"/>
          <w:szCs w:val="30"/>
          <w:cs/>
          <w:lang w:bidi="th-TH"/>
        </w:rPr>
        <w:tab/>
      </w:r>
      <w:r w:rsidR="00C81DB8" w:rsidRPr="001852F3">
        <w:rPr>
          <w:rFonts w:asciiTheme="minorBidi" w:hAnsiTheme="minorBidi"/>
          <w:noProof/>
          <w:sz w:val="30"/>
          <w:szCs w:val="30"/>
        </w:rPr>
        <w:t>2</w:t>
      </w:r>
      <w:r w:rsidR="00C81DB8" w:rsidRPr="001852F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1852F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1852F3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1852F3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B02311">
        <w:rPr>
          <w:rFonts w:asciiTheme="minorBidi" w:hAnsiTheme="minorBidi" w:hint="cs"/>
          <w:noProof/>
          <w:sz w:val="30"/>
          <w:szCs w:val="30"/>
          <w:cs/>
          <w:lang w:bidi="th-TH"/>
        </w:rPr>
        <w:t xml:space="preserve"> 0</w:t>
      </w:r>
      <w:r w:rsidR="00C81DB8"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1852F3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B02311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075E4A" w:rsidRPr="001852F3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B02311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760D0B" w:rsidRPr="001852F3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094F82" w:rsidRPr="001852F3">
        <w:rPr>
          <w:rFonts w:asciiTheme="minorBidi" w:hAnsiTheme="minorBidi"/>
          <w:noProof/>
          <w:sz w:val="30"/>
          <w:szCs w:val="30"/>
        </w:rPr>
        <w:t>2</w:t>
      </w:r>
      <w:r w:rsidR="00094F82" w:rsidRPr="001852F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1852F3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1852F3" w:rsidTr="009B7715">
        <w:tc>
          <w:tcPr>
            <w:tcW w:w="675" w:type="dxa"/>
          </w:tcPr>
          <w:p w:rsidR="00094F82" w:rsidRPr="001852F3" w:rsidRDefault="008B2986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1</w:t>
            </w:r>
            <w:r w:rsidR="005223AF"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86759B" w:rsidRDefault="0086759B" w:rsidP="0086759B">
            <w:pPr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86759B" w:rsidRDefault="0086759B" w:rsidP="0086759B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86759B" w:rsidRDefault="0086759B" w:rsidP="0086759B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86759B" w:rsidRPr="0086759B" w:rsidRDefault="0086759B" w:rsidP="008F2EE2">
            <w:pPr>
              <w:rPr>
                <w:rFonts w:ascii="Cordia New" w:hAnsi="Cordia New" w:hint="cs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8B2986" w:rsidRPr="001852F3" w:rsidRDefault="0086759B" w:rsidP="0086759B">
            <w:pPr>
              <w:rPr>
                <w:rFonts w:asciiTheme="minorBidi" w:hAnsiTheme="minorBidi"/>
                <w:iCs/>
                <w:noProof/>
                <w:sz w:val="30"/>
                <w:szCs w:val="30"/>
              </w:rPr>
            </w:pPr>
            <w:r w:rsidRPr="0086759B">
              <w:rPr>
                <w:rFonts w:asciiTheme="minorBidi" w:hAnsiTheme="minorBidi" w:cs="Cordia New" w:hint="cs"/>
                <w:b/>
                <w:bCs/>
                <w:iCs/>
                <w:noProof/>
                <w:sz w:val="30"/>
                <w:szCs w:val="30"/>
                <w:cs/>
                <w:lang w:bidi="th-TH"/>
              </w:rPr>
              <w:t>หมายเหตุ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094F82"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กรณีการขอแก้ไขเปลี่ยนแปลงรายการในใบรับแจ้งการดำเนินการมีไว้ในครอบครองซึ่งวัตถุอันตรายชนิดที่ </w:t>
            </w:r>
            <w:r w:rsidR="00094F82"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2 </w:t>
            </w:r>
            <w:r w:rsidR="00094F82"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ออกให้โดยสำนักงานสาธารณสุขจังหวัด</w:t>
            </w:r>
            <w:r w:rsidR="005E4AEB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แพร่</w:t>
            </w:r>
            <w:r w:rsidR="00094F82"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094F82"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(</w:t>
            </w:r>
            <w:r w:rsidR="00094F82" w:rsidRPr="001852F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สถานที่เก็บรักษาอยู่</w:t>
            </w:r>
            <w:r w:rsidR="008F2EE2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ในจังหวัด</w:t>
            </w:r>
            <w:r w:rsidR="005E4AEB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แพร่</w:t>
            </w:r>
            <w:r w:rsidR="00094F82" w:rsidRPr="001852F3">
              <w:rPr>
                <w:rFonts w:asciiTheme="minorBidi" w:hAnsiTheme="minorBidi"/>
                <w:iCs/>
                <w:noProof/>
                <w:sz w:val="30"/>
                <w:szCs w:val="30"/>
              </w:rPr>
              <w:t>)</w:t>
            </w:r>
          </w:p>
        </w:tc>
      </w:tr>
    </w:tbl>
    <w:p w:rsidR="0018441F" w:rsidRPr="001852F3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C5843" w:rsidRPr="008C5843" w:rsidRDefault="00575FAF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8C5843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</w:t>
      </w:r>
    </w:p>
    <w:p w:rsidR="008C5843" w:rsidRDefault="001852F3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ผู้ได้รับใบรับแจ้งการดำเนินการเกี่ยวกับวัตถุอันตรายชนิดที่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ได้แก่ ใบรับแจ้งการดำเนินการผลิตวัตถุอันตรายชนิดที่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>2 (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852F3">
        <w:rPr>
          <w:rFonts w:asciiTheme="minorBidi" w:hAnsiTheme="minorBidi"/>
          <w:noProof/>
          <w:sz w:val="30"/>
          <w:szCs w:val="30"/>
        </w:rPr>
        <w:t>./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852F3">
        <w:rPr>
          <w:rFonts w:asciiTheme="minorBidi" w:hAnsiTheme="minorBidi"/>
          <w:noProof/>
          <w:sz w:val="30"/>
          <w:szCs w:val="30"/>
        </w:rPr>
        <w:t>4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ก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ใบรับแจ้งการดำเนินการนำเข้าวัตถุอันตรายชนิดที่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>2 (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852F3">
        <w:rPr>
          <w:rFonts w:asciiTheme="minorBidi" w:hAnsiTheme="minorBidi"/>
          <w:noProof/>
          <w:sz w:val="30"/>
          <w:szCs w:val="30"/>
        </w:rPr>
        <w:t>./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852F3">
        <w:rPr>
          <w:rFonts w:asciiTheme="minorBidi" w:hAnsiTheme="minorBidi"/>
          <w:noProof/>
          <w:sz w:val="30"/>
          <w:szCs w:val="30"/>
        </w:rPr>
        <w:t>4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ข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ใบรับแจ้งการดำเนินการส่งออกวัตถุอันตรายชนิดที่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>2 (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852F3">
        <w:rPr>
          <w:rFonts w:asciiTheme="minorBidi" w:hAnsiTheme="minorBidi"/>
          <w:noProof/>
          <w:sz w:val="30"/>
          <w:szCs w:val="30"/>
        </w:rPr>
        <w:t>./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852F3">
        <w:rPr>
          <w:rFonts w:asciiTheme="minorBidi" w:hAnsiTheme="minorBidi"/>
          <w:noProof/>
          <w:sz w:val="30"/>
          <w:szCs w:val="30"/>
        </w:rPr>
        <w:t>4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ค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และใบรับแจ้งการดำเนินการมีไว้ในครอบครองซึ่งวัตถุอันตรายชนิดที่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>2 (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852F3">
        <w:rPr>
          <w:rFonts w:asciiTheme="minorBidi" w:hAnsiTheme="minorBidi"/>
          <w:noProof/>
          <w:sz w:val="30"/>
          <w:szCs w:val="30"/>
        </w:rPr>
        <w:t>./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852F3">
        <w:rPr>
          <w:rFonts w:asciiTheme="minorBidi" w:hAnsiTheme="minorBidi"/>
          <w:noProof/>
          <w:sz w:val="30"/>
          <w:szCs w:val="30"/>
        </w:rPr>
        <w:t>4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ง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ที่ประสงค์จะขอแก้ไขเปลี่ยนแปลงรายการในใบรับแจ้งการดำเนินการฯ ต้องยื่นคำขอแก้ไขต่อพนักงานเจ้าหน้าที่</w:t>
      </w:r>
    </w:p>
    <w:p w:rsidR="008C5843" w:rsidRPr="008C5843" w:rsidRDefault="00575FAF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8C5843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วิธีการและเงื่อนไขในการยื่นคำขอ</w:t>
      </w:r>
    </w:p>
    <w:p w:rsidR="008C5843" w:rsidRDefault="001852F3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การขอแก้ไขเปลี่ยนแปลงรายการในใบรับแจ้งการดำเนินการผลิต นำเข้า หรือส่งออกวัตถุอันตรายชนิดที่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ให้ยื่นคำขอ ณ สำนักงานคณะกรรมการอาหารและยา ส่วนการขอแก้ไขเปลี่ยนแปลงรายการในใบรับแจ้งการดำเนินการมีไว้ในครอบครองซึ่งวัตถุอันตรายชนิดที่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ให้ยื่นคำขอต่อหน่วยงานผู้ออกใบรับแจ้ง ได้แก่ สำนักงานคณะกรรมการอาหารและยาสำหรับกรณีสถานที่เก็บรักษาวัตถุอันตรายอยู่ในกรุงเทพมหานคร หรือสำนักงานสาธารณสุขจังหวัดสำหรับกรณีสถานที่เก็บรักษาอยู่ต่างจังหวัด</w:t>
      </w:r>
      <w:r w:rsidR="00575FAF" w:rsidRPr="001852F3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การยื่นคำขอให้ยื่นตามแบบ </w:t>
      </w:r>
      <w:r>
        <w:rPr>
          <w:rFonts w:asciiTheme="minorBidi" w:hAnsiTheme="minorBidi"/>
          <w:noProof/>
          <w:sz w:val="30"/>
          <w:szCs w:val="30"/>
        </w:rPr>
        <w:t>”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คำขอแก้ไขเปลี่ยนแปลงรายการในใบรับแจ้งการดำเนินการวัตถุอันตรายชนิดที่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>2 (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1852F3">
        <w:rPr>
          <w:rFonts w:asciiTheme="minorBidi" w:hAnsiTheme="minorBidi"/>
          <w:noProof/>
          <w:sz w:val="30"/>
          <w:szCs w:val="30"/>
        </w:rPr>
        <w:t>./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852F3">
        <w:rPr>
          <w:rFonts w:asciiTheme="minorBidi" w:hAnsiTheme="minorBidi"/>
          <w:noProof/>
          <w:sz w:val="30"/>
          <w:szCs w:val="30"/>
        </w:rPr>
        <w:t>11)</w:t>
      </w:r>
      <w:r>
        <w:rPr>
          <w:rFonts w:asciiTheme="minorBidi" w:hAnsiTheme="minorBidi"/>
          <w:noProof/>
          <w:sz w:val="30"/>
          <w:szCs w:val="30"/>
        </w:rPr>
        <w:t>”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พร้อมเอกสารหลักฐานตามที่กำหนดไว้ในประกาศสำนักงานคณะกรรมการอาหารและยา เรื่อง การแจ้ง การออกใบรับแจ้ง การขอต่ออายุและการต่ออายุใบรับแจ้งการดำเนินการวัตถุอันตรายชนิดที่ 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ที่สำนักงานคณะกรรมการอาหารและยารับผิดชอบ พ</w:t>
      </w:r>
      <w:r w:rsidR="00575FAF" w:rsidRPr="001852F3">
        <w:rPr>
          <w:rFonts w:asciiTheme="minorBidi" w:hAnsiTheme="minorBidi"/>
          <w:noProof/>
          <w:sz w:val="30"/>
          <w:szCs w:val="30"/>
        </w:rPr>
        <w:t>.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. 2556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ทั้งนี้ การขอแก้ไขเปลี่ยนแปลงชื่อทางการค้า ชื่อและปริมาณวัตถุอันตราย </w:t>
      </w:r>
      <w:r w:rsidR="00575FAF" w:rsidRPr="001852F3">
        <w:rPr>
          <w:rFonts w:asciiTheme="minorBidi" w:hAnsiTheme="minorBidi"/>
          <w:noProof/>
          <w:sz w:val="30"/>
          <w:szCs w:val="30"/>
        </w:rPr>
        <w:t>(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สารสำคัญ</w:t>
      </w:r>
      <w:r w:rsidR="00575FAF" w:rsidRPr="001852F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ไม่อาจกระทำได้</w:t>
      </w:r>
      <w:r w:rsidR="00575FAF" w:rsidRPr="001852F3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เมื่อพนักงานเจ้าหน้าที่พิจารณาแล้วเห็นควรอนุญาตจะบันทึกรายการการแก้ไขเปลี่ยนแปลงไว้ในบันทึกการแก้ไขเปลี่ยนแปลงท้ายใบรับแจ้งการดำเนินการ</w:t>
      </w:r>
    </w:p>
    <w:p w:rsidR="008C5843" w:rsidRPr="008C5843" w:rsidRDefault="00575FAF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i/>
          <w:iCs/>
          <w:noProof/>
          <w:sz w:val="30"/>
          <w:szCs w:val="30"/>
        </w:rPr>
      </w:pPr>
      <w:r w:rsidRPr="008C5843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8C5843" w:rsidRDefault="00575FAF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1852F3">
        <w:rPr>
          <w:rFonts w:asciiTheme="minorBidi" w:hAnsiTheme="minorBidi"/>
          <w:noProof/>
          <w:sz w:val="30"/>
          <w:szCs w:val="30"/>
        </w:rPr>
        <w:t xml:space="preserve">1.  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แต่งตั้งพนักงานเจ้าหน้าที่เพื่อการปฏิบัติตามพระราชบัญญัติวัตถุอันตราย พ</w:t>
      </w:r>
      <w:r w:rsidRPr="001852F3">
        <w:rPr>
          <w:rFonts w:asciiTheme="minorBidi" w:hAnsiTheme="minorBidi"/>
          <w:noProof/>
          <w:sz w:val="30"/>
          <w:szCs w:val="30"/>
        </w:rPr>
        <w:t>.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1852F3">
        <w:rPr>
          <w:rFonts w:asciiTheme="minorBidi" w:hAnsiTheme="minorBidi"/>
          <w:noProof/>
          <w:sz w:val="30"/>
          <w:szCs w:val="30"/>
        </w:rPr>
        <w:t xml:space="preserve">. 2535 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1852F3">
        <w:rPr>
          <w:rFonts w:asciiTheme="minorBidi" w:hAnsiTheme="minorBidi"/>
          <w:noProof/>
          <w:sz w:val="30"/>
          <w:szCs w:val="30"/>
        </w:rPr>
        <w:t>.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1852F3">
        <w:rPr>
          <w:rFonts w:asciiTheme="minorBidi" w:hAnsiTheme="minorBidi"/>
          <w:noProof/>
          <w:sz w:val="30"/>
          <w:szCs w:val="30"/>
        </w:rPr>
        <w:t>. 2554    (</w:t>
      </w:r>
      <w:hyperlink r:id="rId9" w:history="1">
        <w:r w:rsidRPr="001852F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1852F3">
        <w:rPr>
          <w:rFonts w:asciiTheme="minorBidi" w:hAnsiTheme="minorBidi"/>
          <w:noProof/>
          <w:sz w:val="30"/>
          <w:szCs w:val="30"/>
        </w:rPr>
        <w:t>)</w:t>
      </w:r>
    </w:p>
    <w:p w:rsidR="008C5843" w:rsidRDefault="00575FAF" w:rsidP="008C5843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1852F3">
        <w:rPr>
          <w:rFonts w:asciiTheme="minorBidi" w:hAnsiTheme="minorBidi"/>
          <w:noProof/>
          <w:sz w:val="30"/>
          <w:szCs w:val="30"/>
        </w:rPr>
        <w:t xml:space="preserve">2. 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ประกาศสำนักงานคณะกรรมการอาหารและยา เรื่อง การแจ้ง การออกใบรับแจ้ง การขอต่ออายุ และการต่ออายุใบรับแจ้งการดำเนินการวัตถุอันตรายชนิดที่ </w:t>
      </w:r>
      <w:r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ที่สำนักงานคณะกรรมการอาหารและยารับผิดชอบ พ</w:t>
      </w:r>
      <w:r w:rsidRPr="001852F3">
        <w:rPr>
          <w:rFonts w:asciiTheme="minorBidi" w:hAnsiTheme="minorBidi"/>
          <w:noProof/>
          <w:sz w:val="30"/>
          <w:szCs w:val="30"/>
        </w:rPr>
        <w:t>.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1852F3">
        <w:rPr>
          <w:rFonts w:asciiTheme="minorBidi" w:hAnsiTheme="minorBidi"/>
          <w:noProof/>
          <w:sz w:val="30"/>
          <w:szCs w:val="30"/>
        </w:rPr>
        <w:t>. 2556 (</w:t>
      </w:r>
      <w:hyperlink r:id="rId10" w:history="1">
        <w:r w:rsidRPr="001852F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http://www.fda.moph.go.th/psiond/download/law/fda/FDA_WOOR2_2556pdf.pdf</w:t>
        </w:r>
      </w:hyperlink>
      <w:r w:rsidRPr="001852F3">
        <w:rPr>
          <w:rFonts w:asciiTheme="minorBidi" w:hAnsiTheme="minorBidi"/>
          <w:noProof/>
          <w:sz w:val="30"/>
          <w:szCs w:val="30"/>
        </w:rPr>
        <w:t>)</w:t>
      </w:r>
    </w:p>
    <w:p w:rsidR="001852F3" w:rsidRDefault="00575FAF" w:rsidP="008B2986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noProof/>
          <w:sz w:val="30"/>
          <w:szCs w:val="30"/>
        </w:rPr>
        <w:t xml:space="preserve">3. 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ผู้ควบคุมการใช้วัตถุอันตรายเพื่อใช้รับจ้าง พ</w:t>
      </w:r>
      <w:r w:rsidRPr="001852F3">
        <w:rPr>
          <w:rFonts w:asciiTheme="minorBidi" w:hAnsiTheme="minorBidi"/>
          <w:noProof/>
          <w:sz w:val="30"/>
          <w:szCs w:val="30"/>
        </w:rPr>
        <w:t>.</w:t>
      </w:r>
      <w:r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1852F3">
        <w:rPr>
          <w:rFonts w:asciiTheme="minorBidi" w:hAnsiTheme="minorBidi"/>
          <w:noProof/>
          <w:sz w:val="30"/>
          <w:szCs w:val="30"/>
        </w:rPr>
        <w:t>. 2550</w:t>
      </w:r>
      <w:r w:rsidR="001852F3">
        <w:rPr>
          <w:rFonts w:asciiTheme="minorBidi" w:hAnsiTheme="minorBidi"/>
          <w:noProof/>
          <w:sz w:val="30"/>
          <w:szCs w:val="30"/>
        </w:rPr>
        <w:t xml:space="preserve"> </w:t>
      </w:r>
      <w:r w:rsidRPr="001852F3">
        <w:rPr>
          <w:rFonts w:asciiTheme="minorBidi" w:hAnsiTheme="minorBidi"/>
          <w:noProof/>
          <w:sz w:val="30"/>
          <w:szCs w:val="30"/>
        </w:rPr>
        <w:t>(</w:t>
      </w:r>
      <w:hyperlink r:id="rId11" w:history="1">
        <w:r w:rsidRPr="001852F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http://www.fda.moph.go.th/psiond/download/law/moph/50/MOPH_PCO_50.pdf</w:t>
        </w:r>
      </w:hyperlink>
      <w:r w:rsidRPr="001852F3">
        <w:rPr>
          <w:rFonts w:asciiTheme="minorBidi" w:hAnsiTheme="minorBidi"/>
          <w:noProof/>
          <w:sz w:val="30"/>
          <w:szCs w:val="30"/>
        </w:rPr>
        <w:t>)</w:t>
      </w:r>
      <w:r w:rsidRPr="001852F3">
        <w:rPr>
          <w:rFonts w:asciiTheme="minorBidi" w:hAnsiTheme="minorBidi"/>
          <w:noProof/>
          <w:sz w:val="30"/>
          <w:szCs w:val="30"/>
        </w:rPr>
        <w:br/>
      </w:r>
    </w:p>
    <w:p w:rsidR="009D6402" w:rsidRDefault="009D6402" w:rsidP="008B2986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9D6402" w:rsidRDefault="009D6402" w:rsidP="008B2986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9D6402" w:rsidRDefault="009D6402" w:rsidP="008B2986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65175D" w:rsidRPr="001852F3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1852F3" w:rsidTr="008F2EE2">
        <w:trPr>
          <w:tblHeader/>
        </w:trPr>
        <w:tc>
          <w:tcPr>
            <w:tcW w:w="675" w:type="dxa"/>
          </w:tcPr>
          <w:p w:rsidR="00313D38" w:rsidRP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1852F3" w:rsidRDefault="00313D38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8F2EE2" w:rsidRPr="001852F3" w:rsidTr="008F2EE2">
        <w:tc>
          <w:tcPr>
            <w:tcW w:w="675" w:type="dxa"/>
          </w:tcPr>
          <w:p w:rsidR="008F2EE2" w:rsidRPr="001852F3" w:rsidRDefault="008F2EE2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คืนสำเนาและมอบใบนัดรับเรื่อง</w:t>
            </w: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/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ติดตามเรื่องให้ผู้ยื่นคำขอ</w:t>
            </w:r>
          </w:p>
        </w:tc>
        <w:tc>
          <w:tcPr>
            <w:tcW w:w="1406" w:type="dxa"/>
          </w:tcPr>
          <w:p w:rsidR="008F2EE2" w:rsidRPr="001852F3" w:rsidRDefault="008F2EE2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8F2EE2" w:rsidRPr="001852F3" w:rsidRDefault="008F2EE2" w:rsidP="008B2986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5E4AEB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8F2EE2" w:rsidRPr="001852F3" w:rsidTr="008F2EE2">
        <w:tc>
          <w:tcPr>
            <w:tcW w:w="675" w:type="dxa"/>
          </w:tcPr>
          <w:p w:rsidR="008F2EE2" w:rsidRPr="001852F3" w:rsidRDefault="008F2EE2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สรุปผลการประเมินและเสนออนุญาตให้แก้ไขเปลี่ยนแปลง</w:t>
            </w:r>
          </w:p>
        </w:tc>
        <w:tc>
          <w:tcPr>
            <w:tcW w:w="1406" w:type="dxa"/>
          </w:tcPr>
          <w:p w:rsidR="008F2EE2" w:rsidRPr="001852F3" w:rsidRDefault="008F2EE2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8F2EE2" w:rsidRPr="001852F3" w:rsidRDefault="008F2EE2" w:rsidP="008B2986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5E4AEB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8F2EE2" w:rsidRPr="001852F3" w:rsidTr="008F2EE2">
        <w:tc>
          <w:tcPr>
            <w:tcW w:w="675" w:type="dxa"/>
          </w:tcPr>
          <w:p w:rsidR="008F2EE2" w:rsidRPr="001852F3" w:rsidRDefault="008F2EE2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8F2EE2" w:rsidRPr="001852F3" w:rsidRDefault="008B2986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8F2EE2" w:rsidRPr="001852F3" w:rsidRDefault="008F2EE2" w:rsidP="008B2986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5E4AEB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8F2EE2" w:rsidRPr="001852F3" w:rsidTr="008F2EE2">
        <w:tc>
          <w:tcPr>
            <w:tcW w:w="675" w:type="dxa"/>
          </w:tcPr>
          <w:p w:rsidR="008F2EE2" w:rsidRPr="001852F3" w:rsidRDefault="008F2EE2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แจ้งผลการพิจารณาและส่งมอบใบรับแจ้งฯ ให้ผู้ยื่นคำขอ</w:t>
            </w:r>
          </w:p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8F2EE2" w:rsidRPr="001852F3" w:rsidRDefault="008F2EE2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8F2EE2" w:rsidRPr="001852F3" w:rsidRDefault="008F2EE2" w:rsidP="008B2986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5E4AEB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F2EE2" w:rsidRPr="001852F3" w:rsidRDefault="008F2EE2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1852F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ระยะเวลาไม่รวมเวลาที่รอผู้ยื่นคำขอมารับใบรับแจ้งฯ</w:t>
            </w: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8C5843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9B68CC"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="009B68CC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C5843" w:rsidRPr="001852F3" w:rsidRDefault="008C5843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</w:rPr>
      </w:pPr>
    </w:p>
    <w:p w:rsidR="0085230C" w:rsidRPr="001852F3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งานบริการนี้</w:t>
      </w:r>
      <w:r w:rsidR="00263F10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1852F3" w:rsidRDefault="008C5843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9B68CC" w:rsidRPr="001852F3">
        <w:rPr>
          <w:rFonts w:asciiTheme="minorBidi" w:hAnsiTheme="minorBidi"/>
          <w:noProof/>
          <w:sz w:val="30"/>
          <w:szCs w:val="30"/>
        </w:rPr>
        <w:t xml:space="preserve">2 </w:t>
      </w:r>
      <w:r w:rsidR="009B68CC" w:rsidRPr="001852F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1852F3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AA7734" w:rsidRPr="001852F3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1852F3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AC4ACB" w:rsidRPr="001852F3" w:rsidTr="00765C50">
        <w:trPr>
          <w:tblHeader/>
          <w:jc w:val="center"/>
        </w:trPr>
        <w:tc>
          <w:tcPr>
            <w:tcW w:w="533" w:type="dxa"/>
          </w:tcPr>
          <w:p w:rsidR="003C25A4" w:rsidRPr="001852F3" w:rsidRDefault="003C25A4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C25A4" w:rsidRPr="001852F3" w:rsidRDefault="003C25A4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1852F3" w:rsidRDefault="00452B6B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1852F3" w:rsidRDefault="004E651F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3C25A4" w:rsidRPr="001852F3" w:rsidRDefault="00452B6B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1852F3" w:rsidRDefault="003C25A4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1852F3" w:rsidRDefault="003C25A4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1852F3" w:rsidRDefault="003C25A4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1852F3" w:rsidRDefault="003C25A4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765C50" w:rsidRPr="001852F3" w:rsidTr="00765C50">
        <w:trPr>
          <w:jc w:val="center"/>
        </w:trPr>
        <w:tc>
          <w:tcPr>
            <w:tcW w:w="533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765C50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765C50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765C50" w:rsidRPr="00765C50" w:rsidRDefault="00765C50" w:rsidP="00F53943">
            <w:pPr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132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765C50" w:rsidRPr="00765C50" w:rsidRDefault="00765C50" w:rsidP="008C5843">
            <w:pPr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765C50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765C50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65C50" w:rsidRPr="001852F3" w:rsidTr="00765C50">
        <w:trPr>
          <w:jc w:val="center"/>
        </w:trPr>
        <w:tc>
          <w:tcPr>
            <w:tcW w:w="533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765C50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765C50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765C50" w:rsidRPr="00765C50" w:rsidRDefault="00765C50" w:rsidP="00F53943">
            <w:pPr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765C50" w:rsidRPr="00765C50" w:rsidRDefault="00765C50" w:rsidP="00F53943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765C50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tc>
          <w:tcPr>
            <w:tcW w:w="1132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765C50" w:rsidRPr="00765C50" w:rsidRDefault="00765C50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765C50" w:rsidRPr="00765C50" w:rsidRDefault="00765C50" w:rsidP="008C5843">
            <w:pPr>
              <w:rPr>
                <w:rFonts w:asciiTheme="minorBidi" w:hAnsiTheme="minorBidi"/>
                <w:sz w:val="28"/>
                <w:szCs w:val="28"/>
              </w:rPr>
            </w:pP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กรณีผู้ยื่นคำขอเป็นบุคคลธรรมดา  ให้ยื่นสำเนาบัตรประจำตัว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ประชาชน และสำเนาใบทะเบียนพาณิชย์ 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765C50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F84C5F" w:rsidRDefault="00F84C5F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1852F3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1852F3" w:rsidTr="001852F3">
        <w:trPr>
          <w:tblHeader/>
        </w:trPr>
        <w:tc>
          <w:tcPr>
            <w:tcW w:w="534" w:type="dxa"/>
          </w:tcPr>
          <w:p w:rsidR="00422EAB" w:rsidRPr="001852F3" w:rsidRDefault="00422EAB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1852F3" w:rsidRDefault="00422EAB" w:rsidP="001852F3">
            <w:pPr>
              <w:spacing w:line="320" w:lineRule="exact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422EAB" w:rsidRPr="001852F3" w:rsidRDefault="004E651F" w:rsidP="001852F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Pr="001852F3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1852F3" w:rsidRDefault="00422EAB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1852F3" w:rsidRDefault="00422EAB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1852F3" w:rsidRDefault="00422EAB" w:rsidP="001852F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1852F3" w:rsidRDefault="00422EAB" w:rsidP="001852F3">
            <w:pPr>
              <w:spacing w:line="320" w:lineRule="exact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852F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1852F3" w:rsidTr="001852F3">
        <w:tc>
          <w:tcPr>
            <w:tcW w:w="5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852F3" w:rsidRDefault="00AC4ACB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แบบฟอร์มคำขอแก้ไขเปลี่ยนแปลงรายการในใบรับแจ้งการดำเนินการวัตถุอันตรายชนิดที่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2  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11)</w:t>
            </w:r>
          </w:p>
        </w:tc>
        <w:tc>
          <w:tcPr>
            <w:tcW w:w="1559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1852F3" w:rsidRDefault="00AC4ACB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1852F3" w:rsidTr="001852F3">
        <w:tc>
          <w:tcPr>
            <w:tcW w:w="5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852F3" w:rsidRDefault="00AC4ACB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ใบรับแจ้งการดำเนินการที่ประสงค์ขอแก้ไข</w:t>
            </w:r>
          </w:p>
        </w:tc>
        <w:tc>
          <w:tcPr>
            <w:tcW w:w="1559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1852F3" w:rsidRDefault="00AC4ACB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ได้แก่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1.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ใบรับแจ้งการดำเนินการผลิตวัตถุอันตรายชนิดที่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2 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4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ใบรับแจ้งการดำเนินการนำเข้าวัตถุอันตรายชนิดที่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2 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4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3.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ใบรับแจ้งการดำเนินการส่งออกวัตถุอันตรายชนิดที่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2 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4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ค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)  4.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ใบรับแจ้งการดำเนินการมีไว้ในครอบครองซึ่งวัตถุอันตรายชนิดที่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2 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4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ง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) 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ตามแต่กรณี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AC4ACB" w:rsidRPr="001852F3" w:rsidTr="001852F3">
        <w:tc>
          <w:tcPr>
            <w:tcW w:w="5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="00811134"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852F3" w:rsidRDefault="00AC4ACB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หลักฐานที่เกี่ยวข้องเพื่อประกอบการขอแก้ไขเปลี่ยนแปลง</w:t>
            </w:r>
          </w:p>
        </w:tc>
        <w:tc>
          <w:tcPr>
            <w:tcW w:w="1559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1852F3" w:rsidRDefault="00AC4ACB" w:rsidP="001852F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1852F3" w:rsidRDefault="00AC4ACB" w:rsidP="001852F3">
            <w:pPr>
              <w:rPr>
                <w:rFonts w:asciiTheme="minorBidi" w:hAnsiTheme="minorBidi"/>
                <w:sz w:val="28"/>
                <w:szCs w:val="28"/>
              </w:rPr>
            </w:pP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หลักฐานที่เกี่ยวข้องเพื่อประกอบการขอแก้ไขเปลี่ยนแปลงเช่น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1.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กรณีผู้มีไว้ในครอบครองเพื่อใช้รับจ้างประสงค์ขอเปลี่ยนแปลงชื่อผู้ควบคุมการใช้วัตถุอันตราย  ให้แนบหนังสือรับรองการสำเร็จหลักสูตรผู้ควบคุมการใช้วัตถุอันตรายเพื่อใช้รับจ้างฉบับจริงพร้อมสำเนา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เจ้าหน้าที่ตรวจสอบแล้วจะคืนฉบับ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จริงให้ผู้ยื่น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สำเนาบัตรประจำตัวประชาชนของผู้ควบคุมการใช้วัตถุอันตราย  และหนังสือรับรองการปฏิบัติงานของผู้ควบคุมการใช้วัตถุอันตราย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กรณีผู้มีไว้ในครอบครองเพื่อใช้รับจ้างประสงค์จะขอเพิ่มผลิตภัณฑ์วัตถุอันตรายที่ขอครอบครอง  ให้แนบสำเนาใบสำคัญการขึ้นทะเบียนวัตถุอันตรายและเอกสารข้อมูลความปลอดภัย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(Safety Data Sheet; SDS)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ของผลิตภัณฑ์วัตถุอันตรายที่ประสงค์จะครอบครองเพิ่ม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กรณีการเปลี่ยนชื่อ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/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ที่ตั้งของผู้แจ้งการดำเนินการ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นิติบุคคลเดิม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 xml:space="preserve">)  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ให้ยื่นแก้ไขพร้อมคำขอแก้ไขใบสำคัญการขึ้นทะเบียนวัตถุอันตราย พร้อมแนบเอกสารหลักฐานยืนยันการเปลี่ยนชื่อหรือที่ตั้ง  และสำเนาทะเบียนบ้านของสถานที่ตั้งใหม่ พร้อมลงนามรับรองสำเนาเอกสาร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3.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กรณีการเปลี่ยนแปลงชื่อที่ตั้งของสถานที่สถานที่เก็บรักษา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(3.1)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หากเป็นสถานที่ที่เคยได้รับอนุญาตแล้ว  ให้แนบใบอนุญาตที่เกี่ยวข้อง 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(3.2)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หากเป็นสถานที่ใหม่  ให้แนบแผนที่สังเขปแสดงสถานประกอบการและบริเวณข้างเคียง   และแผนผังภายในอาคารของสถานที่เก็บรักษาวัตถุอันตรายพร้อมแนบเอกสารหลักฐานยืนยัน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การเปลี่ยนชื่อหรือที่ตั้ง  และสำเนาทะเบียนบ้านของสถานที่ตั้งใหม่พร้อมลงนามรับรองสำเนาเอกสาร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4.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กรณีการเปลี่ยนแปลงชื่อที่ตั้งของสถานที่ผลิต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(4.1)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หากเป็นสถานที่ที่เคยได้รับอนุญาตแล้ว  ให้แนบใบอนุญาตที่เกี่ยวข้อง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(4.2) 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หากเป็นสถานที่ใหม่  ให้แนบแผนที่สังเขปแสดงสถานประกอบการและบริเวณข้างเคียง   แผนผังภายในอาคารของสถานที่ผลิตวัตถุอันตรายซึ่งแสดงตำแหน่งการติดตั้งอุปกรณ์การผลิต  และแผนผังภายในอาคารของสถานที่เก็บรักษาวัตถุอันตราย พร้อมแนบเอกสารหลักฐานยืนยันการเปลี่ยนชื่อหรือที่ตั้ง  และสำเนาทะเบียนบ้านของสถานที่ตั้งใหม่พร้อมลงนามรับรองสำเนาเอกสาร</w:t>
            </w:r>
            <w:r w:rsidRPr="001852F3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A001C9" w:rsidRPr="001852F3" w:rsidTr="001852F3">
        <w:tc>
          <w:tcPr>
            <w:tcW w:w="534" w:type="dxa"/>
          </w:tcPr>
          <w:p w:rsidR="00A001C9" w:rsidRPr="001852F3" w:rsidRDefault="00A001C9" w:rsidP="001852F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852F3"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4</w:t>
            </w:r>
            <w:r w:rsidRPr="001852F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001C9" w:rsidRDefault="00A001C9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A001C9" w:rsidRDefault="00A001C9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A001C9" w:rsidRPr="00527D29" w:rsidRDefault="00A001C9" w:rsidP="008B2986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A001C9" w:rsidRPr="00527D29" w:rsidRDefault="00A001C9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A001C9" w:rsidRPr="00527D29" w:rsidRDefault="00A001C9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001C9" w:rsidRPr="00527D29" w:rsidRDefault="00A001C9" w:rsidP="00A91F65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A001C9" w:rsidRPr="00527D29" w:rsidRDefault="00A001C9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001C9" w:rsidRPr="00527D29" w:rsidRDefault="00A001C9" w:rsidP="00A91F65">
            <w:pPr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A001C9" w:rsidRPr="001852F3" w:rsidTr="001852F3">
        <w:tc>
          <w:tcPr>
            <w:tcW w:w="534" w:type="dxa"/>
          </w:tcPr>
          <w:p w:rsidR="00A001C9" w:rsidRPr="001852F3" w:rsidRDefault="008B2986" w:rsidP="001852F3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5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A001C9" w:rsidRDefault="00A001C9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A001C9" w:rsidRDefault="00A001C9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A001C9" w:rsidRPr="00527D29" w:rsidRDefault="00A001C9" w:rsidP="00A91F65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A001C9" w:rsidRPr="00527D29" w:rsidRDefault="00A001C9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A001C9" w:rsidRPr="00527D29" w:rsidRDefault="00A001C9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A001C9" w:rsidRPr="00527D29" w:rsidRDefault="00A001C9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001C9" w:rsidRPr="00527D29" w:rsidRDefault="00A001C9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001C9" w:rsidRPr="00527D29" w:rsidRDefault="00A001C9" w:rsidP="00A91F65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6C6C22" w:rsidRPr="001852F3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1852F3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1852F3" w:rsidTr="00090552">
        <w:tc>
          <w:tcPr>
            <w:tcW w:w="534" w:type="dxa"/>
          </w:tcPr>
          <w:p w:rsidR="00A13B6C" w:rsidRPr="001852F3" w:rsidRDefault="00A13B6C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1852F3" w:rsidRDefault="00A13B6C" w:rsidP="008C1396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1852F3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  <w:p w:rsidR="008B2986" w:rsidRPr="001852F3" w:rsidRDefault="00B509FC" w:rsidP="00E90756">
            <w:pPr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1852F3">
              <w:rPr>
                <w:rFonts w:asciiTheme="minorBidi" w:hAnsiTheme="minorBidi"/>
                <w:i/>
                <w:iCs/>
                <w:noProof/>
                <w:sz w:val="30"/>
                <w:szCs w:val="30"/>
              </w:rPr>
              <w:t>-</w:t>
            </w:r>
            <w:r w:rsidRPr="001852F3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9D6402" w:rsidTr="009D640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402" w:rsidRDefault="009D6402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402" w:rsidRDefault="009D6402" w:rsidP="009D6402">
            <w:pPr>
              <w:spacing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9D6402" w:rsidTr="009D640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402" w:rsidRDefault="009D6402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402" w:rsidRDefault="009D6402" w:rsidP="009D6402">
            <w:pPr>
              <w:spacing w:line="256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9D6402" w:rsidTr="009D640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402" w:rsidRDefault="009D6402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402" w:rsidRDefault="009D6402" w:rsidP="009D6402">
            <w:pPr>
              <w:spacing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9D6402" w:rsidRDefault="009D6402" w:rsidP="009D6402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1852F3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1852F3" w:rsidTr="00C1539D">
        <w:tc>
          <w:tcPr>
            <w:tcW w:w="675" w:type="dxa"/>
          </w:tcPr>
          <w:p w:rsidR="00F064C0" w:rsidRPr="001852F3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852F3" w:rsidRDefault="00F064C0" w:rsidP="001852F3">
            <w:pPr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แบบฟอร์มคำขอแก้ไขเปลี่ยนแปลงรายการในใบรับแจ้งการดำเนินการวัตถุอันตรายชนิดที่ </w:t>
            </w: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2  (</w:t>
            </w: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แบบ วอ</w:t>
            </w: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./</w:t>
            </w: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11)</w:t>
            </w:r>
          </w:p>
        </w:tc>
      </w:tr>
      <w:tr w:rsidR="00F064C0" w:rsidRPr="001852F3" w:rsidTr="00C1539D">
        <w:tc>
          <w:tcPr>
            <w:tcW w:w="675" w:type="dxa"/>
          </w:tcPr>
          <w:p w:rsidR="00F064C0" w:rsidRPr="001852F3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1852F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852F3" w:rsidRDefault="00F064C0" w:rsidP="001852F3">
            <w:pPr>
              <w:rPr>
                <w:rFonts w:asciiTheme="minorBidi" w:hAnsiTheme="minorBidi"/>
                <w:sz w:val="30"/>
                <w:szCs w:val="30"/>
              </w:rPr>
            </w:pP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ตัวอย่างกา</w:t>
            </w:r>
            <w:r w:rsid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รกรอกคำขอแก้ไขเปลี่ยนแปลงรายการ</w:t>
            </w: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ในใบรับแจ้งการดำเนินการวัตถุอันตรายชนิดที่ </w:t>
            </w:r>
            <w:r w:rsidR="001852F3">
              <w:rPr>
                <w:rFonts w:asciiTheme="minorBidi" w:hAnsiTheme="minorBidi"/>
                <w:noProof/>
                <w:sz w:val="30"/>
                <w:szCs w:val="30"/>
              </w:rPr>
              <w:t xml:space="preserve">2 </w:t>
            </w: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(</w:t>
            </w: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แบบ วอ</w:t>
            </w: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./</w:t>
            </w:r>
            <w:r w:rsidRPr="001852F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1852F3">
              <w:rPr>
                <w:rFonts w:asciiTheme="minorBidi" w:hAnsiTheme="minorBidi"/>
                <w:noProof/>
                <w:sz w:val="30"/>
                <w:szCs w:val="30"/>
              </w:rPr>
              <w:t>11)</w:t>
            </w:r>
          </w:p>
        </w:tc>
      </w:tr>
    </w:tbl>
    <w:p w:rsidR="00C1539D" w:rsidRPr="001852F3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D51311" w:rsidRPr="001852F3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852F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0B3E98" w:rsidRPr="000B3E98" w:rsidRDefault="001852F3" w:rsidP="000B3E98">
      <w:pPr>
        <w:rPr>
          <w:rFonts w:ascii="Cordia New" w:hAnsi="Cordia New"/>
          <w:sz w:val="30"/>
          <w:szCs w:val="30"/>
          <w:cs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0B3E98" w:rsidRPr="000B3E98">
        <w:rPr>
          <w:rFonts w:ascii="Cordia New" w:hAnsi="Cordia New"/>
          <w:noProof/>
          <w:sz w:val="30"/>
          <w:szCs w:val="30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="000B3E98" w:rsidRPr="000B3E98">
        <w:rPr>
          <w:rFonts w:ascii="Cordia New" w:hAnsi="Cordia New"/>
          <w:sz w:val="30"/>
          <w:szCs w:val="30"/>
          <w:lang w:bidi="th-TH"/>
        </w:rPr>
        <w:t xml:space="preserve"> </w:t>
      </w:r>
      <w:r w:rsidR="000B3E98" w:rsidRPr="000B3E98">
        <w:rPr>
          <w:rFonts w:ascii="Cordia New" w:hAnsi="Cordia New" w:hint="cs"/>
          <w:sz w:val="30"/>
          <w:szCs w:val="30"/>
          <w:cs/>
          <w:lang w:bidi="th-TH"/>
        </w:rPr>
        <w:t>ไม่รวมระยะเวลารอผู้ประกอบการแก้ไข หรือส่งเอกสารเพิ่มเติม</w:t>
      </w:r>
    </w:p>
    <w:p w:rsidR="009D6402" w:rsidRDefault="009D6402">
      <w:pPr>
        <w:rPr>
          <w:b/>
          <w:bCs/>
          <w:sz w:val="30"/>
          <w:szCs w:val="30"/>
          <w:cs/>
          <w:lang w:bidi="th-TH"/>
        </w:rPr>
      </w:pPr>
      <w:r>
        <w:rPr>
          <w:b/>
          <w:bCs/>
          <w:sz w:val="30"/>
          <w:szCs w:val="30"/>
          <w:cs/>
          <w:lang w:bidi="th-TH"/>
        </w:rPr>
        <w:br w:type="page"/>
      </w:r>
    </w:p>
    <w:p w:rsidR="008B2986" w:rsidRPr="00A712D3" w:rsidRDefault="008B2986" w:rsidP="008B2986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8B2986" w:rsidRDefault="008B2986" w:rsidP="008B2986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8B2986" w:rsidRPr="00EA66AA" w:rsidRDefault="008B2986" w:rsidP="008B2986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5E4AEB">
        <w:rPr>
          <w:rFonts w:hint="cs"/>
          <w:sz w:val="30"/>
          <w:szCs w:val="30"/>
          <w:cs/>
          <w:lang w:bidi="th-TH"/>
        </w:rPr>
        <w:t>แพร่</w: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32.8pt;margin-top:2.5pt;width:243pt;height:37.7pt;z-index:251678720;mso-width-relative:margin;mso-height-relative:margin">
            <v:textbox>
              <w:txbxContent>
                <w:p w:rsidR="008B2986" w:rsidRPr="00EA66AA" w:rsidRDefault="008B2986" w:rsidP="008B2986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8B2986" w:rsidRDefault="008B2986" w:rsidP="008B2986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254.4pt;margin-top:3.55pt;width:.05pt;height:20.35pt;z-index:251693056" o:connectortype="straight">
            <v:stroke endarrow="block"/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4" type="#_x0000_t202" style="position:absolute;margin-left:127.7pt;margin-top:5.6pt;width:243pt;height:54.2pt;z-index:251679744;mso-width-relative:margin;mso-height-relative:margin">
            <v:textbox>
              <w:txbxContent>
                <w:p w:rsidR="008B2986" w:rsidRPr="00F437AD" w:rsidRDefault="008B2986" w:rsidP="008B2986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8B2986" w:rsidRDefault="008B2986" w:rsidP="008B2986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8" type="#_x0000_t32" style="position:absolute;margin-left:254.4pt;margin-top:8.45pt;width:0;height:26.25pt;z-index:251694080" o:connectortype="straight">
            <v:stroke endarrow="block"/>
          </v:shape>
        </w:pict>
      </w:r>
    </w:p>
    <w:p w:rsidR="008B2986" w:rsidRDefault="009D6402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5" type="#_x0000_t202" style="position:absolute;margin-left:165.15pt;margin-top:16.35pt;width:178.5pt;height:37.7pt;z-index:251680768;mso-width-relative:margin;mso-height-relative:margin">
            <v:textbox>
              <w:txbxContent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8B2986" w:rsidRDefault="008B2986" w:rsidP="008B2986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9D6402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9" type="#_x0000_t32" style="position:absolute;margin-left:249.05pt;margin-top:17.45pt;width:.05pt;height:38.25pt;z-index:251695104" o:connectortype="straight">
            <v:stroke endarrow="block"/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6" type="#_x0000_t202" style="position:absolute;margin-left:287.9pt;margin-top:3.05pt;width:101.15pt;height:66.15pt;z-index:251692032;mso-width-relative:margin;mso-height-relative:margin" filled="f" stroked="f">
            <v:textbox>
              <w:txbxContent>
                <w:p w:rsidR="008B2986" w:rsidRPr="00F437AD" w:rsidRDefault="008B2986" w:rsidP="008B2986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8B2986" w:rsidRPr="00504D88" w:rsidRDefault="008B2986" w:rsidP="008B298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8B2986" w:rsidRPr="00504D88" w:rsidRDefault="008B2986" w:rsidP="008B298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8B2986" w:rsidRPr="00504D88" w:rsidRDefault="008B2986" w:rsidP="008B298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8B2986" w:rsidRDefault="008B2986" w:rsidP="008B2986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5" type="#_x0000_t202" style="position:absolute;margin-left:105.15pt;margin-top:.8pt;width:87.8pt;height:61.65pt;z-index:251691008;mso-width-relative:margin;mso-height-relative:margin" filled="f" stroked="f">
            <v:textbox>
              <w:txbxContent>
                <w:p w:rsidR="008B2986" w:rsidRPr="00F437AD" w:rsidRDefault="008B2986" w:rsidP="008B2986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8B2986" w:rsidRPr="00504D88" w:rsidRDefault="008B2986" w:rsidP="008B298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8B2986" w:rsidRPr="00504D88" w:rsidRDefault="008B2986" w:rsidP="008B298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บันทึกต</w:t>
                  </w:r>
                  <w:bookmarkStart w:id="0" w:name="_GoBack"/>
                  <w:bookmarkEnd w:id="0"/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รวจสอบคำขอ </w:t>
                  </w:r>
                </w:p>
                <w:p w:rsidR="008B2986" w:rsidRPr="00504D88" w:rsidRDefault="008B2986" w:rsidP="008B298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8B2986" w:rsidRDefault="008B2986" w:rsidP="008B2986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6" type="#_x0000_t202" style="position:absolute;margin-left:204.85pt;margin-top:.75pt;width:87.8pt;height:52.75pt;z-index:251681792;mso-width-relative:margin;mso-height-relative:margin">
            <v:textbox>
              <w:txbxContent>
                <w:p w:rsidR="008B2986" w:rsidRDefault="008B2986" w:rsidP="008B2986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8B2986" w:rsidRDefault="008B2986" w:rsidP="008B2986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8B2986" w:rsidRPr="00F437AD" w:rsidRDefault="008B2986" w:rsidP="008B2986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8B2986" w:rsidRDefault="008B2986" w:rsidP="008B2986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8" type="#_x0000_t202" style="position:absolute;margin-left:370.7pt;margin-top:12.5pt;width:145.8pt;height:66.05pt;z-index:251683840;mso-width-relative:margin;mso-height-relative:margin">
            <v:textbox style="mso-next-textbox:#_x0000_s1108">
              <w:txbxContent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8B2986" w:rsidRPr="003478AE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7" type="#_x0000_t202" style="position:absolute;margin-left:-10.15pt;margin-top:12.5pt;width:110.05pt;height:43.85pt;z-index:251682816;mso-width-relative:margin;mso-height-relative:margin">
            <v:textbox style="mso-next-textbox:#_x0000_s1107">
              <w:txbxContent>
                <w:p w:rsidR="008B2986" w:rsidRPr="00EA66AA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1" type="#_x0000_t32" style="position:absolute;margin-left:292.65pt;margin-top:4.5pt;width:74.25pt;height:0;z-index:251697152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0" type="#_x0000_t32" style="position:absolute;margin-left:105.15pt;margin-top:4.5pt;width:99.7pt;height:0;flip:x;z-index:251696128" o:connectortype="straight">
            <v:stroke endarrow="block"/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4" style="position:absolute;margin-left:109.65pt;margin-top:1.45pt;width:279pt;height:229.1pt;rotation:180;z-index:251704320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2" type="#_x0000_t32" style="position:absolute;margin-left:45.15pt;margin-top:1.45pt;width:0;height:22.2pt;z-index:251698176" o:connectortype="straight">
            <v:stroke endarrow="block"/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4" type="#_x0000_t32" style="position:absolute;margin-left:435.9pt;margin-top:5.35pt;width:0;height:23.15pt;z-index:25170022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1" type="#_x0000_t202" style="position:absolute;margin-left:-10.15pt;margin-top:11.65pt;width:119.8pt;height:43.85pt;z-index:251686912;mso-width-relative:margin;mso-height-relative:margin">
            <v:textbox style="mso-next-textbox:#_x0000_s1111">
              <w:txbxContent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8B2986" w:rsidRPr="00EA66AA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9" type="#_x0000_t202" style="position:absolute;margin-left:375.8pt;margin-top:13.9pt;width:117pt;height:53.3pt;z-index:251684864;mso-width-relative:margin;mso-height-relative:margin">
            <v:textbox style="mso-next-textbox:#_x0000_s1109">
              <w:txbxContent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8B2986" w:rsidRPr="003478AE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3" type="#_x0000_t32" style="position:absolute;margin-left:45.15pt;margin-top:.55pt;width:0;height:30.05pt;z-index:251699200" o:connectortype="straight">
            <v:stroke endarrow="block"/>
          </v:shape>
        </w:pict>
      </w: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5" type="#_x0000_t32" style="position:absolute;margin-left:435.9pt;margin-top:12.3pt;width:0;height:27.7pt;z-index:25170124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2" type="#_x0000_t202" style="position:absolute;margin-left:-10.15pt;margin-top:12.3pt;width:119.8pt;height:57.7pt;z-index:251687936;mso-width-relative:margin;mso-height-relative:margin">
            <v:textbox style="mso-next-textbox:#_x0000_s1112">
              <w:txbxContent>
                <w:p w:rsidR="008B2986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8B2986" w:rsidRPr="00EA66AA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0" type="#_x0000_t202" style="position:absolute;margin-left:366.9pt;margin-top:3.35pt;width:131.15pt;height:42.8pt;z-index:251685888;mso-width-relative:margin;mso-height-relative:margin">
            <v:textbox style="mso-next-textbox:#_x0000_s1110">
              <w:txbxContent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8B2986" w:rsidRPr="003478AE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6" type="#_x0000_t32" style="position:absolute;margin-left:435.9pt;margin-top:9.55pt;width:0;height:28.45pt;z-index:251702272" o:connectortype="straight">
            <v:stroke endarrow="block"/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3" type="#_x0000_t202" style="position:absolute;margin-left:388.65pt;margin-top:5.8pt;width:90pt;height:42.8pt;z-index:251688960;mso-width-relative:margin;mso-height-relative:margin">
            <v:textbox style="mso-next-textbox:#_x0000_s1113">
              <w:txbxContent>
                <w:p w:rsidR="008B2986" w:rsidRPr="00504D88" w:rsidRDefault="008B2986" w:rsidP="008B298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8B2986" w:rsidRPr="003478AE" w:rsidRDefault="008B2986" w:rsidP="008B2986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7" type="#_x0000_t32" style="position:absolute;margin-left:435.9pt;margin-top:12pt;width:0;height:32.25pt;z-index:251703296" o:connectortype="straight">
            <v:stroke endarrow="block"/>
          </v:shape>
        </w:pict>
      </w:r>
    </w:p>
    <w:p w:rsidR="008B2986" w:rsidRDefault="008B2986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B2986" w:rsidRDefault="00ED6C0B" w:rsidP="008B2986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4" type="#_x0000_t202" style="position:absolute;margin-left:394.1pt;margin-top:7.65pt;width:84.55pt;height:47.25pt;z-index:251689984;mso-width-relative:margin;mso-height-relative:margin">
            <v:textbox>
              <w:txbxContent>
                <w:p w:rsidR="008B2986" w:rsidRPr="00A26226" w:rsidRDefault="008B2986" w:rsidP="008B2986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8B2986" w:rsidRDefault="008B2986" w:rsidP="008B2986">
      <w:pPr>
        <w:spacing w:after="0" w:line="240" w:lineRule="auto"/>
        <w:rPr>
          <w:sz w:val="26"/>
          <w:szCs w:val="26"/>
          <w:lang w:bidi="th-TH"/>
        </w:rPr>
      </w:pPr>
    </w:p>
    <w:p w:rsidR="008B2986" w:rsidRDefault="00ED6C0B" w:rsidP="008B2986">
      <w:pPr>
        <w:spacing w:after="0" w:line="240" w:lineRule="auto"/>
        <w:rPr>
          <w:sz w:val="26"/>
          <w:szCs w:val="26"/>
          <w:lang w:bidi="th-TH"/>
        </w:rPr>
      </w:pPr>
      <w:r>
        <w:rPr>
          <w:noProof/>
          <w:sz w:val="26"/>
          <w:szCs w:val="26"/>
          <w:lang w:bidi="th-TH"/>
        </w:rPr>
        <w:pict>
          <v:shape id="_x0000_s1130" type="#_x0000_t202" style="position:absolute;margin-left:-20.5pt;margin-top:14.15pt;width:324.55pt;height:77.8pt;z-index:251705344;mso-height-percent:200;mso-height-percent:200;mso-width-relative:margin;mso-height-relative:margin" strokecolor="#974706">
            <v:textbox style="mso-fit-shape-to-text:t">
              <w:txbxContent>
                <w:p w:rsidR="000B3E98" w:rsidRPr="00C21318" w:rsidRDefault="000B3E98" w:rsidP="000B3E98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0B3E98" w:rsidRPr="00C21318" w:rsidRDefault="000B3E98" w:rsidP="000B3E98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</w:p>
    <w:p w:rsidR="008B2986" w:rsidRDefault="008B2986" w:rsidP="008B2986">
      <w:pPr>
        <w:tabs>
          <w:tab w:val="left" w:pos="8685"/>
        </w:tabs>
        <w:rPr>
          <w:rFonts w:asciiTheme="minorBidi" w:hAnsiTheme="minorBidi"/>
          <w:sz w:val="30"/>
          <w:szCs w:val="30"/>
          <w:lang w:bidi="th-TH"/>
        </w:rPr>
      </w:pPr>
    </w:p>
    <w:p w:rsidR="008C5843" w:rsidRDefault="008C5843">
      <w:pPr>
        <w:rPr>
          <w:rFonts w:ascii="Calibri" w:eastAsia="Calibri" w:hAnsi="Calibri" w:cs="Cordia New"/>
          <w:b/>
          <w:bCs/>
          <w:sz w:val="30"/>
          <w:szCs w:val="30"/>
          <w:cs/>
          <w:lang w:bidi="th-TH"/>
        </w:rPr>
      </w:pPr>
    </w:p>
    <w:p w:rsidR="00765C50" w:rsidRPr="00765C50" w:rsidRDefault="00765C50" w:rsidP="00765C50">
      <w:pPr>
        <w:spacing w:after="0" w:line="240" w:lineRule="auto"/>
        <w:jc w:val="center"/>
        <w:rPr>
          <w:rFonts w:ascii="Cordia New" w:eastAsia="Calibri" w:hAnsi="Cordia New" w:cs="Cordia New"/>
          <w:b/>
          <w:bCs/>
          <w:sz w:val="30"/>
          <w:szCs w:val="30"/>
          <w:lang w:bidi="th-TH"/>
        </w:rPr>
      </w:pPr>
      <w:r w:rsidRPr="00765C50">
        <w:rPr>
          <w:rFonts w:ascii="Cordia New" w:eastAsia="Calibri" w:hAnsi="Cordia New" w:cs="Cordia New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765C50">
        <w:rPr>
          <w:rFonts w:ascii="Cordia New" w:eastAsia="Calibri" w:hAnsi="Cordia New" w:cs="Cordia New" w:hint="cs"/>
          <w:b/>
          <w:bCs/>
          <w:sz w:val="30"/>
          <w:szCs w:val="30"/>
          <w:cs/>
          <w:lang w:bidi="th-TH"/>
        </w:rPr>
        <w:t>ขั้นตอนและระยะเวลาการปฏิบัติงาน</w:t>
      </w:r>
    </w:p>
    <w:p w:rsidR="008C5843" w:rsidRDefault="00765C50" w:rsidP="00765C50">
      <w:pPr>
        <w:tabs>
          <w:tab w:val="left" w:pos="2268"/>
        </w:tabs>
        <w:spacing w:after="0" w:line="240" w:lineRule="auto"/>
        <w:jc w:val="center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765C50">
        <w:rPr>
          <w:rFonts w:ascii="Cordia New" w:eastAsia="Calibri" w:hAnsi="Cordia New" w:cs="Cordia New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765C50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การขอแก้ไขเปลี่ยนแปลงรายการในใบรับแจ้งการดำเนินการ</w:t>
      </w:r>
    </w:p>
    <w:p w:rsidR="00765C50" w:rsidRPr="00765C50" w:rsidRDefault="00765C50" w:rsidP="00765C50">
      <w:pPr>
        <w:tabs>
          <w:tab w:val="left" w:pos="2268"/>
        </w:tabs>
        <w:spacing w:after="0" w:line="240" w:lineRule="auto"/>
        <w:jc w:val="center"/>
        <w:rPr>
          <w:rFonts w:ascii="Cordia New" w:eastAsia="Calibri" w:hAnsi="Cordia New" w:cs="Cordia New"/>
          <w:b/>
          <w:bCs/>
          <w:color w:val="0D0D0D"/>
          <w:sz w:val="30"/>
          <w:szCs w:val="30"/>
          <w:lang w:bidi="th-TH"/>
        </w:rPr>
      </w:pPr>
      <w:r w:rsidRPr="00765C50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ผลิต นำเข้า ส่งออก หรือมีไว้ในครอบครองซึ่งวัตถุอันตรายชนิดที่ </w:t>
      </w:r>
      <w:r w:rsidRPr="00765C50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765C50" w:rsidRPr="00765C50" w:rsidRDefault="00765C50" w:rsidP="00765C50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</w:p>
    <w:p w:rsidR="00765C50" w:rsidRPr="00765C50" w:rsidRDefault="00765C50" w:rsidP="00765C50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</w:pPr>
      <w:r w:rsidRPr="00765C50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หน่วยงานที่รับผิดชอบ </w:t>
      </w:r>
      <w:r w:rsidRPr="00765C50"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 xml:space="preserve">: </w:t>
      </w:r>
      <w:r w:rsidRPr="00765C50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 </w:t>
      </w:r>
      <w:r w:rsidR="008C5843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ab/>
      </w:r>
      <w:r w:rsidR="008B2986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8B2986">
        <w:rPr>
          <w:rFonts w:ascii="Cordia New" w:hAnsi="Cordia New"/>
          <w:noProof/>
          <w:sz w:val="30"/>
          <w:szCs w:val="30"/>
          <w:lang w:bidi="th-TH"/>
        </w:rPr>
        <w:t>OSSC</w:t>
      </w:r>
      <w:r w:rsidR="008B2986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8B2986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8B2986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5E4AEB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765C50" w:rsidRDefault="00765C50" w:rsidP="00765C50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  <w:r w:rsidRPr="00765C50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>ประเภทของงานบริการ</w:t>
      </w:r>
      <w:r w:rsidRPr="00765C50"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 xml:space="preserve">:  </w:t>
      </w:r>
      <w:r w:rsidR="008C5843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ab/>
      </w:r>
      <w:r w:rsidRPr="00765C50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8C5843" w:rsidRPr="00765C50" w:rsidRDefault="008C5843" w:rsidP="00765C50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</w:pPr>
      <w:r w:rsidRPr="008C5843"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>:</w:t>
      </w:r>
      <w:r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ab/>
      </w:r>
      <w:r w:rsidRPr="008C5843"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  <w:t>2 วันทำการ</w:t>
      </w:r>
    </w:p>
    <w:p w:rsidR="00765C50" w:rsidRPr="00765C50" w:rsidRDefault="00765C50" w:rsidP="00765C50">
      <w:pPr>
        <w:spacing w:after="0" w:line="240" w:lineRule="auto"/>
        <w:jc w:val="center"/>
        <w:rPr>
          <w:rFonts w:ascii="Cordia New" w:eastAsia="Calibri" w:hAnsi="Cordia New" w:cs="Cordia New"/>
          <w:b/>
          <w:bCs/>
          <w:sz w:val="32"/>
          <w:szCs w:val="32"/>
          <w:cs/>
          <w:lang w:bidi="th-TH"/>
        </w:rPr>
      </w:pPr>
    </w:p>
    <w:p w:rsidR="00765C50" w:rsidRPr="00765C50" w:rsidRDefault="00ED6C0B" w:rsidP="00765C50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  <w:r>
        <w:rPr>
          <w:rFonts w:ascii="Calibri" w:eastAsia="Calibri" w:hAnsi="Calibri" w:cs="Cordia New"/>
          <w:b/>
          <w:bCs/>
          <w:noProof/>
          <w:sz w:val="32"/>
          <w:szCs w:val="32"/>
          <w:lang w:bidi="th-TH"/>
        </w:rPr>
        <w:pict>
          <v:group id="_x0000_s1101" style="position:absolute;left:0;text-align:left;margin-left:90.15pt;margin-top:13pt;width:287.6pt;height:390pt;z-index:251676672" coordorigin="2880,4706" coordsize="5752,7800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5" o:spid="_x0000_s1088" type="#_x0000_t67" style="position:absolute;left:5514;top:6650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qJcEA&#10;AADaAAAADwAAAGRycy9kb3ducmV2LnhtbESPzarCMBSE9xd8h3AEd9dUwYtUo6gguBGvP4jLQ3Ns&#10;i8lJaWKtb28EweUwM98w03lrjWio9qVjBYN+AoI4c7rkXMHpuP4dg/ABWaNxTAqe5GE+6/xMMdXu&#10;wXtqDiEXEcI+RQVFCFUqpc8Ksuj7riKO3tXVFkOUdS51jY8It0YOk+RPWiw5LhRY0aqg7Ha4WwX/&#10;6+3IXPbX3bkMzchUfrlNdq1SvW67mIAI1IZv+NPeaAVDeF+JN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UqiXBAAAA2gAAAA8AAAAAAAAAAAAAAAAAmAIAAGRycy9kb3du&#10;cmV2LnhtbFBLBQYAAAAABAAEAPUAAACGAwAAAAA=&#10;" fillcolor="#9bbb59">
              <v:textbox style="layout-flow:vertical-ideographic"/>
            </v:shape>
            <v:rect id="Rectangle 66" o:spid="_x0000_s1089" style="position:absolute;left:2880;top:7322;width:5752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Sze8MA&#10;AADaAAAADwAAAGRycy9kb3ducmV2LnhtbESPwWrDMBBE74X8g9hAb42cpC2JE9mkKQVDc2mSD1is&#10;jW1srYSlxvbfV4VCj8PMvGH2+Wg6cafeN5YVLBcJCOLS6oYrBdfLx9MGhA/IGjvLpGAiD3k2e9hj&#10;qu3AX3Q/h0pECPsUFdQhuFRKX9Zk0C+sI47ezfYGQ5R9JXWPQ4SbTq6S5FUabDgu1OjoWFPZnr+N&#10;gsPn6cRF8zK9bd1t+zy8t4nTrVKP8/GwAxFoDP/hv3ahFazh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Sze8MAAADaAAAADwAAAAAAAAAAAAAAAACYAgAAZHJzL2Rv&#10;d25yZXYueG1sUEsFBgAAAAAEAAQA9QAAAIgDAAAAAA==&#10;" fillcolor="#c3d69b" strokecolor="#c9c9c9 [1942]" strokeweight="1pt">
              <v:fill color2="#ebf1de" angle="135" focus="50%" type="gradient"/>
              <v:shadow on="t" color="#525252 [1606]" opacity=".5" offset="1pt"/>
              <v:textbox>
                <w:txbxContent>
                  <w:p w:rsidR="00765C50" w:rsidRPr="004D4D64" w:rsidRDefault="00765C50" w:rsidP="00765C50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พิจารณา (</w:t>
                    </w:r>
                    <w:r w:rsidRPr="00765C50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1 </w:t>
                    </w:r>
                    <w:r w:rsidRPr="00765C50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67" o:spid="_x0000_s1090" style="position:absolute;left:2880;top:7815;width:5752;height:9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FX8MA&#10;AADaAAAADwAAAGRycy9kb3ducmV2LnhtbESPQYvCMBSE78L+h/AWvIimishajeIqwp4EtYf19mie&#10;bbF56Taxrf9+Iwgeh5n5hlmuO1OKhmpXWFYwHkUgiFOrC84UJOf98AuE88gaS8uk4EEO1quP3hJj&#10;bVs+UnPymQgQdjEqyL2vYildmpNBN7IVcfCutjbog6wzqWtsA9yUchJFM2mw4LCQY0XbnNLb6W4U&#10;3C/t93Re/T72h814e6DB7i9Jdkr1P7vNAoSnzr/Dr/aPVjCF55V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hFX8MAAADaAAAADwAAAAAAAAAAAAAAAACYAgAAZHJzL2Rv&#10;d25yZXYueG1sUEsFBgAAAAAEAAQA9QAAAIgDAAAAAA==&#10;" strokecolor="#9bbb59">
              <v:textbox>
                <w:txbxContent>
                  <w:p w:rsidR="00765C50" w:rsidRDefault="00765C50" w:rsidP="008C5843">
                    <w:pPr>
                      <w:tabs>
                        <w:tab w:val="left" w:pos="426"/>
                      </w:tabs>
                      <w:spacing w:after="0" w:line="320" w:lineRule="exact"/>
                      <w:rPr>
                        <w:lang w:bidi="th-TH"/>
                      </w:rPr>
                    </w:pPr>
                    <w:r w:rsidRPr="00765C50"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t xml:space="preserve">(1) </w:t>
                    </w:r>
                    <w:r w:rsidR="008C5843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="00F84C5F" w:rsidRPr="00765C50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พิจารณาคำขอและประเมินเอกสาร</w:t>
                    </w:r>
                    <w:r w:rsidR="00F84C5F" w:rsidRPr="00765C50"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 xml:space="preserve"> </w:t>
                    </w:r>
                    <w:r w:rsidRPr="00765C50"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br/>
                      <w:t xml:space="preserve">(2) </w:t>
                    </w:r>
                    <w:r w:rsidR="008C5843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765C50"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สรุปผลการประเมินและเสนออนุญาตให้แก้ไขเปลี่ยนแปลง</w:t>
                    </w:r>
                  </w:p>
                </w:txbxContent>
              </v:textbox>
            </v:rect>
            <v:shape id="AutoShape 68" o:spid="_x0000_s1091" type="#_x0000_t67" style="position:absolute;left:5514;top:8949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yUcIA&#10;AADaAAAADwAAAGRycy9kb3ducmV2LnhtbESPT4vCMBTE7wt+h/AEb9tUoYtUo6ggeBHXP4jHR/Ns&#10;i8lLaWLtfvvNwoLHYWZ+w8yXvTWio9bXjhWMkxQEceF0zaWCy3n7OQXhA7JG45gU/JCH5WLwMcdc&#10;uxcfqTuFUkQI+xwVVCE0uZS+qMiiT1xDHL27ay2GKNtS6hZfEW6NnKTpl7RYc1yosKFNRcXj9LQK&#10;vrf7zNyO98O1Dl1mGr/ep4deqdGwX81ABOrDO/zf3mkFGfxdiT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TJRwgAAANoAAAAPAAAAAAAAAAAAAAAAAJgCAABkcnMvZG93&#10;bnJldi54bWxQSwUGAAAAAAQABAD1AAAAhwMAAAAA&#10;" fillcolor="#9bbb59">
              <v:textbox style="layout-flow:vertical-ideographic"/>
            </v:shape>
            <v:shape id="AutoShape 69" o:spid="_x0000_s1092" type="#_x0000_t67" style="position:absolute;left:5514;top:10801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+sJsMA&#10;AADaAAAADwAAAGRycy9kb3ducmV2LnhtbESPzWrDMBCE74G+g9hCb4ncgk1wI4e2EOglpE5C6HGx&#10;1j9UWhlLtd23rwKBHIeZ+YbZbGdrxEiD7xwreF4lIIgrpztuFJxPu+UahA/IGo1jUvBHHrbFw2KD&#10;uXYTlzQeQyMihH2OCtoQ+lxKX7Vk0a9cTxy92g0WQ5RDI/WAU4RbI1+SJJMWO44LLfb00VL1c/y1&#10;Cr52+9R8l/Xh0oUxNb1/3yeHWamnx/ntFUSgOdzDt/anVpDB9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+sJsMAAADaAAAADwAAAAAAAAAAAAAAAACYAgAAZHJzL2Rv&#10;d25yZXYueG1sUEsFBgAAAAAEAAQA9QAAAIgDAAAAAA==&#10;" fillcolor="#9bbb59">
              <v:textbox style="layout-flow:vertical-ideographic"/>
            </v:shape>
            <v:rect id="Rectangle 70" o:spid="_x0000_s1093" style="position:absolute;left:2968;top:4706;width:566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+1eMMA&#10;AADaAAAADwAAAGRycy9kb3ducmV2LnhtbESPwWrDMBBE74X8g9hAb42ckLaJE9mkKQVDc2mSD1is&#10;jW1srYSlxvbfV4VCj8PMvGH2+Wg6cafeN5YVLBcJCOLS6oYrBdfLx9MGhA/IGjvLpGAiD3k2e9hj&#10;qu3AX3Q/h0pECPsUFdQhuFRKX9Zk0C+sI47ezfYGQ5R9JXWPQ4SbTq6S5EUabDgu1OjoWFPZnr+N&#10;gsPn6cRF8zy9bd1tux7e28TpVqnH+XjYgQg0hv/wX7vQCl7h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+1eMMAAADaAAAADwAAAAAAAAAAAAAAAACYAgAAZHJzL2Rv&#10;d25yZXYueG1sUEsFBgAAAAAEAAQA9QAAAIgDAAAAAA==&#10;" fillcolor="#c3d69b" strokecolor="#c9c9c9 [1942]" strokeweight="1pt">
              <v:fill color2="#ebf1de" angle="135" focus="50%" type="gradient"/>
              <v:shadow on="t" color="#525252 [1606]" opacity=".5" offset="1pt"/>
              <v:textbox>
                <w:txbxContent>
                  <w:p w:rsidR="00765C50" w:rsidRPr="004D4D64" w:rsidRDefault="00765C50" w:rsidP="00765C50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ตรวจสอบเอกสาร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9274A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Pr="004D4D64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65C50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65C50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765C50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3 </w:t>
                    </w:r>
                    <w:r w:rsidRPr="00765C50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765C50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1" o:spid="_x0000_s1094" style="position:absolute;left:2968;top:5213;width:5664;height:1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PWsIA&#10;AADaAAAADwAAAGRycy9kb3ducmV2LnhtbERPy2rCQBTdF/yH4QpuSjNRpNTUUXwQcCU0zcLuLpnb&#10;JJi5EzNjEv/eWRS6PJz3ejuaRvTUudqygnkUgyAurK65VJB/p28fIJxH1thYJgUPcrDdTF7WmGg7&#10;8Bf1mS9FCGGXoILK+zaR0hUVGXSRbYkD92s7gz7ArpS6wyGEm0Yu4vhdGqw5NFTY0qGi4prdjYL7&#10;z7BfrtrLIz3v5oczvR5veX5UajYdd58gPI3+X/znPmkFYWu4Em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U9awgAAANoAAAAPAAAAAAAAAAAAAAAAAJgCAABkcnMvZG93&#10;bnJldi54bWxQSwUGAAAAAAQABAD1AAAAhwMAAAAA&#10;" strokecolor="#9bbb59">
              <v:textbox>
                <w:txbxContent>
                  <w:p w:rsidR="00765C50" w:rsidRDefault="00765C50" w:rsidP="00765C50">
                    <w:pPr>
                      <w:spacing w:after="0" w:line="320" w:lineRule="exact"/>
                      <w:rPr>
                        <w:lang w:bidi="th-TH"/>
                      </w:rPr>
                    </w:pPr>
                    <w:r w:rsidRPr="001852F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  </w:t>
                    </w:r>
                    <w:r w:rsidRPr="001852F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รับคำขอ</w:t>
                    </w:r>
                    <w:r w:rsidRPr="001852F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  </w:t>
                    </w:r>
                    <w:r w:rsidRPr="001852F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ตรวจสอบความครบถ้วนของคำขอและเอกสารประกอบ</w:t>
                    </w:r>
                    <w:r w:rsidRPr="001852F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(3)   </w:t>
                    </w:r>
                    <w:r w:rsidRPr="001852F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คืนสำเนาและมอบใบนัดรับเรื่อง</w:t>
                    </w:r>
                    <w:r w:rsidRPr="001852F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>/</w:t>
                    </w:r>
                    <w:r w:rsidRPr="001852F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ติดตามเรื่องให้ผู้ยื่นคำขอ</w:t>
                    </w:r>
                  </w:p>
                </w:txbxContent>
              </v:textbox>
            </v:rect>
            <v:rect id="Rectangle 72" o:spid="_x0000_s1095" style="position:absolute;left:4002;top:9606;width:359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EkcEA&#10;AADaAAAADwAAAGRycy9kb3ducmV2LnhtbESP0YrCMBRE34X9h3AF3zRVVLZdo7i7CIK+6O4HXJpr&#10;W9rchCba+vdGEHwcZuYMs9r0phE3an1lWcF0koAgzq2uuFDw/7cbf4LwAVljY5kU3MnDZv0xWGGm&#10;bccnup1DISKEfYYKyhBcJqXPSzLoJ9YRR+9iW4MhyraQusUuwk0jZ0mylAYrjgslOvopKa/PV6Ng&#10;ezgeeV8t7t+pu6Tz7rdOnK6VGg377ReIQH14h1/tvVaQwvNKv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shJHBAAAA2gAAAA8AAAAAAAAAAAAAAAAAmAIAAGRycy9kb3du&#10;cmV2LnhtbFBLBQYAAAAABAAEAPUAAACGAwAAAAA=&#10;" fillcolor="#c3d69b" strokecolor="#c9c9c9 [1942]" strokeweight="1pt">
              <v:fill color2="#ebf1de" angle="135" focus="50%" type="gradient"/>
              <v:shadow on="t" color="#525252 [1606]" opacity=".5" offset="1pt"/>
              <v:textbox>
                <w:txbxContent>
                  <w:p w:rsidR="00765C50" w:rsidRPr="004D4D64" w:rsidRDefault="00765C50" w:rsidP="00765C50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 xml:space="preserve"> (</w:t>
                    </w:r>
                    <w:r w:rsidR="008B2986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1วันทำการ)</w:t>
                    </w:r>
                  </w:p>
                </w:txbxContent>
              </v:textbox>
            </v:rect>
            <v:rect id="Rectangle 73" o:spid="_x0000_s1096" style="position:absolute;left:4002;top:10099;width:359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9nMYA&#10;AADbAAAADwAAAGRycy9kb3ducmV2LnhtbESPT2vCQBDF7wW/wzKFXopulFJsdBX/IPQkVHOotyE7&#10;JqHZ2ZhdTfz2nYPgbYb35r3fzJe9q9WN2lB5NjAeJaCIc28rLgxkx91wCipEZIu1ZzJwpwDLxeBl&#10;jqn1Hf/Q7RALJSEcUjRQxtikWoe8JIdh5Bti0c6+dRhlbQttW+wk3NV6kiSf2mHF0lBiQ5uS8r/D&#10;1Rm4nrr1x1fze9/tV+PNnt63lyzbGvP22q9moCL18Wl+XH9bwRd6+UUG0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z9nMYAAADbAAAADwAAAAAAAAAAAAAAAACYAgAAZHJz&#10;L2Rvd25yZXYueG1sUEsFBgAAAAAEAAQA9QAAAIsDAAAAAA==&#10;" strokecolor="#9bbb59">
              <v:textbox>
                <w:txbxContent>
                  <w:p w:rsidR="00765C50" w:rsidRDefault="00765C50" w:rsidP="00765C50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765C50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ลง</w:t>
                    </w:r>
                    <w:r w:rsidRPr="00765C50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นามอนุญาต</w:t>
                    </w:r>
                  </w:p>
                </w:txbxContent>
              </v:textbox>
            </v:rect>
            <v:rect id="Rectangle 74" o:spid="_x0000_s1097" style="position:absolute;left:3182;top:11443;width:523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rSHcAA&#10;AADbAAAADwAAAGRycy9kb3ducmV2LnhtbERPzYrCMBC+C/sOYRa8aaqoaNco7i6CoBe7+wBDM7al&#10;zSQ00da3N4LgbT6+31lve9OIG7W+sqxgMk5AEOdWV1wo+P/bj5YgfEDW2FgmBXfysN18DNaYatvx&#10;mW5ZKEQMYZ+igjIEl0rp85IM+rF1xJG72NZgiLAtpG6xi+GmkdMkWUiDFceGEh39lJTX2dUo2B1P&#10;Jz5U8/v3yl1Ws+63TpyulRp+9rsvEIH68Ba/3Acd50/g+Us8QG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3rSHcAAAADbAAAADwAAAAAAAAAAAAAAAACYAgAAZHJzL2Rvd25y&#10;ZXYueG1sUEsFBgAAAAAEAAQA9QAAAIUDAAAAAA==&#10;" fillcolor="#c3d69b" strokecolor="#c9c9c9 [1942]" strokeweight="1pt">
              <v:fill color2="#ebf1de" angle="135" focus="50%" type="gradient"/>
              <v:shadow on="t" color="#525252 [1606]" opacity=".5" offset="1pt"/>
              <v:textbox>
                <w:txbxContent>
                  <w:p w:rsidR="00765C50" w:rsidRPr="004D4D64" w:rsidRDefault="00765C50" w:rsidP="00765C50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แจ้งผลการพิจารณา </w:t>
                    </w:r>
                    <w:r w:rsidRPr="00765C50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765C50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1 </w:t>
                    </w:r>
                    <w:r w:rsidRPr="00765C50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765C50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5" o:spid="_x0000_s1098" style="position:absolute;left:3182;top:11936;width:523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GcMIA&#10;AADbAAAADwAAAGRycy9kb3ducmV2LnhtbERPTYvCMBC9C/sfwix4EU0VkbUaxVUET4Law3obmtm2&#10;bDPpNrGt/94Igrd5vM9ZrjtTioZqV1hWMB5FIIhTqwvOFCSX/fALhPPIGkvLpOBODtarj94SY21b&#10;PlFz9pkIIexiVJB7X8VSujQng25kK+LA/draoA+wzqSusQ3hppSTKJpJgwWHhhwr2uaU/p1vRsHt&#10;2n5P59XPfX/cjLdHGuz+k2SnVP+z2yxAeOr8W/xyH3SYP4HnL+E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sZwwgAAANsAAAAPAAAAAAAAAAAAAAAAAJgCAABkcnMvZG93&#10;bnJldi54bWxQSwUGAAAAAAQABAD1AAAAhwMAAAAA&#10;" strokecolor="#9bbb59">
              <v:textbox>
                <w:txbxContent>
                  <w:p w:rsidR="00765C50" w:rsidRDefault="00765C50" w:rsidP="00765C50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1852F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แจ้งผลการพิจารณาและส่งมอบใบรับแจ้งฯ ให้ผู้ยื่นคำ</w:t>
                    </w:r>
                    <w:r w:rsidRPr="00765C50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ขอ</w:t>
                    </w:r>
                    <w:r w:rsidRPr="00765C50"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 xml:space="preserve"> </w:t>
                    </w:r>
                    <w:r w:rsidRPr="00765C50">
                      <w:rPr>
                        <w:rFonts w:asciiTheme="minorBidi" w:hAnsiTheme="minorBidi"/>
                        <w:sz w:val="36"/>
                        <w:szCs w:val="36"/>
                        <w:lang w:bidi="th-TH"/>
                      </w:rPr>
                      <w:t>**</w:t>
                    </w:r>
                  </w:p>
                </w:txbxContent>
              </v:textbox>
            </v:rect>
          </v:group>
        </w:pict>
      </w:r>
    </w:p>
    <w:p w:rsidR="00765C50" w:rsidRPr="00765C50" w:rsidRDefault="00765C50" w:rsidP="00765C50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765C50" w:rsidRDefault="00765C50" w:rsidP="00765C50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765C50" w:rsidRPr="008C5843" w:rsidRDefault="00765C50" w:rsidP="008C5843">
      <w:pPr>
        <w:tabs>
          <w:tab w:val="left" w:pos="851"/>
        </w:tabs>
        <w:spacing w:after="0" w:line="240" w:lineRule="auto"/>
        <w:ind w:left="1134" w:hanging="1134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8C5843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 xml:space="preserve">หมายเหตุ </w:t>
      </w:r>
      <w:r w:rsidRPr="008C5843">
        <w:rPr>
          <w:rFonts w:ascii="Cordia New" w:eastAsia="Calibri" w:hAnsi="Cordia New" w:cs="Cordia New"/>
          <w:b/>
          <w:bCs/>
          <w:sz w:val="26"/>
          <w:szCs w:val="26"/>
          <w:lang w:bidi="th-TH"/>
        </w:rPr>
        <w:t xml:space="preserve">* </w:t>
      </w:r>
      <w:r w:rsidRPr="008C5843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 </w:t>
      </w:r>
      <w:r w:rsidR="008C5843">
        <w:rPr>
          <w:rFonts w:ascii="Cordia New" w:eastAsia="Calibri" w:hAnsi="Cordia New" w:cs="Cordia New" w:hint="cs"/>
          <w:sz w:val="26"/>
          <w:szCs w:val="26"/>
          <w:cs/>
          <w:lang w:bidi="th-TH"/>
        </w:rPr>
        <w:tab/>
      </w:r>
      <w:r w:rsidRPr="008C584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8C5843">
        <w:rPr>
          <w:rFonts w:ascii="Cordia New" w:eastAsia="Calibri" w:hAnsi="Cordia New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765C50" w:rsidRPr="008C5843" w:rsidRDefault="00765C50" w:rsidP="008C5843">
      <w:pPr>
        <w:tabs>
          <w:tab w:val="left" w:pos="851"/>
        </w:tabs>
        <w:spacing w:after="0" w:line="240" w:lineRule="auto"/>
        <w:ind w:left="1134" w:hanging="1134"/>
        <w:rPr>
          <w:rFonts w:ascii="Calibri" w:eastAsia="Calibri" w:hAnsi="Calibri" w:cs="Cordia New"/>
          <w:b/>
          <w:bCs/>
          <w:sz w:val="26"/>
          <w:szCs w:val="26"/>
          <w:lang w:bidi="th-TH"/>
        </w:rPr>
      </w:pPr>
      <w:r w:rsidRPr="008C5843">
        <w:rPr>
          <w:rFonts w:ascii="Cordia New" w:eastAsia="Calibri" w:hAnsi="Cordia New" w:cs="Cordia New" w:hint="cs"/>
          <w:b/>
          <w:bCs/>
          <w:sz w:val="26"/>
          <w:szCs w:val="26"/>
          <w:cs/>
          <w:lang w:bidi="th-TH"/>
        </w:rPr>
        <w:tab/>
        <w:t xml:space="preserve">**  </w:t>
      </w:r>
      <w:r w:rsidR="008C5843">
        <w:rPr>
          <w:rFonts w:asciiTheme="minorBidi" w:hAnsiTheme="minorBidi" w:cs="Cordia New" w:hint="cs"/>
          <w:noProof/>
          <w:sz w:val="26"/>
          <w:szCs w:val="26"/>
          <w:cs/>
          <w:lang w:bidi="th-TH"/>
        </w:rPr>
        <w:tab/>
      </w:r>
      <w:r w:rsidRPr="008C5843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ระยะเวลาไม่รวมเวลาที่รอผู้ยื่นคำขอมารับใบรับแจ้งฯ</w:t>
      </w:r>
    </w:p>
    <w:sectPr w:rsidR="00765C50" w:rsidRPr="008C5843" w:rsidSect="001852F3">
      <w:headerReference w:type="default" r:id="rId12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C0B" w:rsidRDefault="00ED6C0B" w:rsidP="00C81DB8">
      <w:pPr>
        <w:spacing w:after="0" w:line="240" w:lineRule="auto"/>
      </w:pPr>
      <w:r>
        <w:separator/>
      </w:r>
    </w:p>
  </w:endnote>
  <w:endnote w:type="continuationSeparator" w:id="0">
    <w:p w:rsidR="00ED6C0B" w:rsidRDefault="00ED6C0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C0B" w:rsidRDefault="00ED6C0B" w:rsidP="00C81DB8">
      <w:pPr>
        <w:spacing w:after="0" w:line="240" w:lineRule="auto"/>
      </w:pPr>
      <w:r>
        <w:separator/>
      </w:r>
    </w:p>
  </w:footnote>
  <w:footnote w:type="continuationSeparator" w:id="0">
    <w:p w:rsidR="00ED6C0B" w:rsidRDefault="00ED6C0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4A13F1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D6402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D640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3E98"/>
    <w:rsid w:val="000C2AAC"/>
    <w:rsid w:val="000C466B"/>
    <w:rsid w:val="000F1309"/>
    <w:rsid w:val="00110F0C"/>
    <w:rsid w:val="00132E1B"/>
    <w:rsid w:val="00164004"/>
    <w:rsid w:val="001701C9"/>
    <w:rsid w:val="0017533B"/>
    <w:rsid w:val="0018441F"/>
    <w:rsid w:val="001852F3"/>
    <w:rsid w:val="0019582A"/>
    <w:rsid w:val="001B1C8D"/>
    <w:rsid w:val="001D1203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958D7"/>
    <w:rsid w:val="002B2D62"/>
    <w:rsid w:val="002B3B12"/>
    <w:rsid w:val="002B4D3D"/>
    <w:rsid w:val="002C3E03"/>
    <w:rsid w:val="002F4124"/>
    <w:rsid w:val="00313D38"/>
    <w:rsid w:val="003150DD"/>
    <w:rsid w:val="003240F6"/>
    <w:rsid w:val="003527CA"/>
    <w:rsid w:val="00352D56"/>
    <w:rsid w:val="00353030"/>
    <w:rsid w:val="00357299"/>
    <w:rsid w:val="00357B37"/>
    <w:rsid w:val="00384010"/>
    <w:rsid w:val="00393962"/>
    <w:rsid w:val="00394708"/>
    <w:rsid w:val="003C25A4"/>
    <w:rsid w:val="003D688F"/>
    <w:rsid w:val="003F489A"/>
    <w:rsid w:val="003F4A0D"/>
    <w:rsid w:val="00422EAB"/>
    <w:rsid w:val="00431E54"/>
    <w:rsid w:val="00441236"/>
    <w:rsid w:val="00444BFB"/>
    <w:rsid w:val="00452B6B"/>
    <w:rsid w:val="004A13F1"/>
    <w:rsid w:val="004A3711"/>
    <w:rsid w:val="004B1032"/>
    <w:rsid w:val="004C0C85"/>
    <w:rsid w:val="004C3BDE"/>
    <w:rsid w:val="004D0F9F"/>
    <w:rsid w:val="004D3302"/>
    <w:rsid w:val="004D3B88"/>
    <w:rsid w:val="004E30D6"/>
    <w:rsid w:val="004E5749"/>
    <w:rsid w:val="004E651F"/>
    <w:rsid w:val="004F1636"/>
    <w:rsid w:val="0050561E"/>
    <w:rsid w:val="005223AF"/>
    <w:rsid w:val="00541A32"/>
    <w:rsid w:val="00575FAF"/>
    <w:rsid w:val="00593E8D"/>
    <w:rsid w:val="005C6B68"/>
    <w:rsid w:val="005E073E"/>
    <w:rsid w:val="005E4AEB"/>
    <w:rsid w:val="00600A25"/>
    <w:rsid w:val="006437C0"/>
    <w:rsid w:val="0064558D"/>
    <w:rsid w:val="0065175D"/>
    <w:rsid w:val="00686AAA"/>
    <w:rsid w:val="0069089E"/>
    <w:rsid w:val="006974B7"/>
    <w:rsid w:val="006A7E62"/>
    <w:rsid w:val="006B37B7"/>
    <w:rsid w:val="006C07C4"/>
    <w:rsid w:val="006C6C22"/>
    <w:rsid w:val="00707AED"/>
    <w:rsid w:val="00712638"/>
    <w:rsid w:val="00740682"/>
    <w:rsid w:val="00741698"/>
    <w:rsid w:val="00760D0B"/>
    <w:rsid w:val="00761FD0"/>
    <w:rsid w:val="00765C50"/>
    <w:rsid w:val="00771FD1"/>
    <w:rsid w:val="00773DA7"/>
    <w:rsid w:val="007768F4"/>
    <w:rsid w:val="00781575"/>
    <w:rsid w:val="007851BE"/>
    <w:rsid w:val="00790214"/>
    <w:rsid w:val="00793306"/>
    <w:rsid w:val="007C3D05"/>
    <w:rsid w:val="007E1E74"/>
    <w:rsid w:val="00811134"/>
    <w:rsid w:val="0085230C"/>
    <w:rsid w:val="00862FC5"/>
    <w:rsid w:val="008657B6"/>
    <w:rsid w:val="0086759B"/>
    <w:rsid w:val="0087182F"/>
    <w:rsid w:val="0087509D"/>
    <w:rsid w:val="008A3CB7"/>
    <w:rsid w:val="008B2986"/>
    <w:rsid w:val="008B3521"/>
    <w:rsid w:val="008C5843"/>
    <w:rsid w:val="008D7B9E"/>
    <w:rsid w:val="008E2900"/>
    <w:rsid w:val="008F2EE2"/>
    <w:rsid w:val="00914267"/>
    <w:rsid w:val="00934C64"/>
    <w:rsid w:val="009608D5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7EE1"/>
    <w:rsid w:val="009D6402"/>
    <w:rsid w:val="00A001C9"/>
    <w:rsid w:val="00A05B9B"/>
    <w:rsid w:val="00A10CDA"/>
    <w:rsid w:val="00A13B6C"/>
    <w:rsid w:val="00A36458"/>
    <w:rsid w:val="00A47E94"/>
    <w:rsid w:val="00A84263"/>
    <w:rsid w:val="00AA7734"/>
    <w:rsid w:val="00AC4ACB"/>
    <w:rsid w:val="00AD7C5C"/>
    <w:rsid w:val="00AE6A9D"/>
    <w:rsid w:val="00AF4A06"/>
    <w:rsid w:val="00B02311"/>
    <w:rsid w:val="00B23DA2"/>
    <w:rsid w:val="00B509FC"/>
    <w:rsid w:val="00B95782"/>
    <w:rsid w:val="00BC5DA7"/>
    <w:rsid w:val="00BE15EF"/>
    <w:rsid w:val="00BF4973"/>
    <w:rsid w:val="00BF6CA4"/>
    <w:rsid w:val="00C00B8F"/>
    <w:rsid w:val="00C1539D"/>
    <w:rsid w:val="00C21238"/>
    <w:rsid w:val="00C26ED0"/>
    <w:rsid w:val="00C3045F"/>
    <w:rsid w:val="00C65965"/>
    <w:rsid w:val="00C77AEA"/>
    <w:rsid w:val="00C81DB8"/>
    <w:rsid w:val="00C93920"/>
    <w:rsid w:val="00CA51BD"/>
    <w:rsid w:val="00CB4EC8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4FD6"/>
    <w:rsid w:val="00E00F3F"/>
    <w:rsid w:val="00E01AA0"/>
    <w:rsid w:val="00E06DC1"/>
    <w:rsid w:val="00E279FB"/>
    <w:rsid w:val="00E33AD5"/>
    <w:rsid w:val="00E43468"/>
    <w:rsid w:val="00E56012"/>
    <w:rsid w:val="00E668EE"/>
    <w:rsid w:val="00E90756"/>
    <w:rsid w:val="00E97AE3"/>
    <w:rsid w:val="00EA6950"/>
    <w:rsid w:val="00EB5853"/>
    <w:rsid w:val="00EC08A9"/>
    <w:rsid w:val="00ED6C0B"/>
    <w:rsid w:val="00EF0DAF"/>
    <w:rsid w:val="00F028A3"/>
    <w:rsid w:val="00F064C0"/>
    <w:rsid w:val="00F1429D"/>
    <w:rsid w:val="00F5490C"/>
    <w:rsid w:val="00F62F55"/>
    <w:rsid w:val="00F8122B"/>
    <w:rsid w:val="00F84C5F"/>
    <w:rsid w:val="00F90D28"/>
    <w:rsid w:val="00F925D5"/>
    <w:rsid w:val="00F9497C"/>
    <w:rsid w:val="00FC4045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_x0000_s1123"/>
        <o:r id="V:Rule2" type="connector" idref="#_x0000_s1122"/>
        <o:r id="V:Rule3" type="connector" idref="#_x0000_s1117"/>
        <o:r id="V:Rule4" type="connector" idref="#_x0000_s1119"/>
        <o:r id="V:Rule5" type="connector" idref="#_x0000_s1121"/>
        <o:r id="V:Rule6" type="connector" idref="#_x0000_s1124"/>
        <o:r id="V:Rule7" type="connector" idref="#_x0000_s1126"/>
        <o:r id="V:Rule8" type="connector" idref="#_x0000_s1127"/>
        <o:r id="V:Rule9" type="connector" idref="#_x0000_s1128"/>
        <o:r id="V:Rule10" type="connector" idref="#_x0000_s1118"/>
        <o:r id="V:Rule11" type="connector" idref="#_x0000_s1120"/>
        <o:r id="V:Rule12" type="connector" idref="#_x0000_s112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/law/moph/50/MOPH_PCO_50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da.moph.go.th/psiond/download/law/fda/FDA_WOOR2_2556pdf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provincial/officer54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C85D4-799C-435C-8B7F-E7C6767B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204</TotalTime>
  <Pages>10</Pages>
  <Words>1640</Words>
  <Characters>9349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14</cp:revision>
  <cp:lastPrinted>2015-07-02T12:21:00Z</cp:lastPrinted>
  <dcterms:created xsi:type="dcterms:W3CDTF">2015-06-19T06:55:00Z</dcterms:created>
  <dcterms:modified xsi:type="dcterms:W3CDTF">2015-07-10T05:27:00Z</dcterms:modified>
</cp:coreProperties>
</file>